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560" w:rsidRPr="00862F46" w:rsidRDefault="00C529B8" w:rsidP="000A6560">
      <w:pPr>
        <w:pStyle w:val="a8"/>
        <w:rPr>
          <w:sz w:val="24"/>
          <w:szCs w:val="24"/>
        </w:rPr>
      </w:pPr>
      <w:r>
        <w:rPr>
          <w:rFonts w:hint="eastAsia"/>
          <w:sz w:val="24"/>
          <w:szCs w:val="24"/>
        </w:rPr>
        <w:t>様式第</w:t>
      </w:r>
      <w:r w:rsidR="00BD08C0">
        <w:rPr>
          <w:rFonts w:hint="eastAsia"/>
          <w:sz w:val="24"/>
          <w:szCs w:val="24"/>
        </w:rPr>
        <w:t>５</w:t>
      </w:r>
      <w:bookmarkStart w:id="0" w:name="_GoBack"/>
      <w:bookmarkEnd w:id="0"/>
      <w:r>
        <w:rPr>
          <w:rFonts w:hint="eastAsia"/>
          <w:sz w:val="24"/>
          <w:szCs w:val="24"/>
        </w:rPr>
        <w:t>号</w:t>
      </w:r>
    </w:p>
    <w:p w:rsidR="000A6560" w:rsidRPr="00862F46" w:rsidRDefault="00714BC5" w:rsidP="000A6560">
      <w:pPr>
        <w:pStyle w:val="a8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0A6560" w:rsidRPr="00862F46">
        <w:rPr>
          <w:rFonts w:hint="eastAsia"/>
          <w:sz w:val="24"/>
          <w:szCs w:val="24"/>
        </w:rPr>
        <w:t xml:space="preserve">　　年　　月　　日</w:t>
      </w:r>
    </w:p>
    <w:p w:rsidR="000A6560" w:rsidRPr="00862F46" w:rsidRDefault="000A6560" w:rsidP="000A6560"/>
    <w:p w:rsidR="00906B53" w:rsidRDefault="00906B53" w:rsidP="00906B53">
      <w:r>
        <w:rPr>
          <w:rFonts w:hint="eastAsia"/>
        </w:rPr>
        <w:t>橿原市</w:t>
      </w:r>
    </w:p>
    <w:p w:rsidR="000A6560" w:rsidRPr="00862F46" w:rsidRDefault="00906B53" w:rsidP="00906B53">
      <w:r>
        <w:rPr>
          <w:rFonts w:hint="eastAsia"/>
        </w:rPr>
        <w:t>橿原市長</w:t>
      </w:r>
      <w:r>
        <w:rPr>
          <w:rFonts w:hint="eastAsia"/>
        </w:rPr>
        <w:t xml:space="preserve">   </w:t>
      </w:r>
      <w:r>
        <w:rPr>
          <w:rFonts w:hint="eastAsia"/>
        </w:rPr>
        <w:t>亀　田　忠　彦</w:t>
      </w:r>
      <w:r w:rsidR="000A6560" w:rsidRPr="00862F46">
        <w:rPr>
          <w:rFonts w:hint="eastAsia"/>
        </w:rPr>
        <w:t xml:space="preserve">　　様</w:t>
      </w:r>
    </w:p>
    <w:p w:rsidR="000A6560" w:rsidRPr="00862F46" w:rsidRDefault="000A6560" w:rsidP="00C529B8">
      <w:pPr>
        <w:ind w:firstLineChars="1800" w:firstLine="4081"/>
        <w:rPr>
          <w:u w:val="single"/>
        </w:rPr>
      </w:pPr>
      <w:r w:rsidRPr="00862F46">
        <w:rPr>
          <w:rFonts w:hint="eastAsia"/>
        </w:rPr>
        <w:t>住所又は所在地</w:t>
      </w:r>
    </w:p>
    <w:p w:rsidR="000A6560" w:rsidRPr="00862F46" w:rsidRDefault="000A6560" w:rsidP="000A6560">
      <w:pPr>
        <w:rPr>
          <w:u w:val="single"/>
        </w:rPr>
      </w:pPr>
      <w:r w:rsidRPr="00862F46">
        <w:rPr>
          <w:rFonts w:hint="eastAsia"/>
        </w:rPr>
        <w:t xml:space="preserve">　　　　</w:t>
      </w:r>
      <w:r w:rsidRPr="00862F46">
        <w:rPr>
          <w:rFonts w:hint="eastAsia"/>
        </w:rPr>
        <w:t xml:space="preserve">                   </w:t>
      </w:r>
      <w:r>
        <w:rPr>
          <w:rFonts w:hint="eastAsia"/>
        </w:rPr>
        <w:t xml:space="preserve">　　　　</w:t>
      </w:r>
      <w:r w:rsidRPr="00862F46">
        <w:rPr>
          <w:rFonts w:hint="eastAsia"/>
        </w:rPr>
        <w:t xml:space="preserve"> </w:t>
      </w:r>
      <w:r w:rsidRPr="00862F46">
        <w:rPr>
          <w:rFonts w:hint="eastAsia"/>
        </w:rPr>
        <w:t>商</w:t>
      </w:r>
      <w:r w:rsidRPr="00862F46">
        <w:rPr>
          <w:rFonts w:hint="eastAsia"/>
        </w:rPr>
        <w:t xml:space="preserve"> </w:t>
      </w:r>
      <w:r w:rsidRPr="00862F46">
        <w:rPr>
          <w:rFonts w:hint="eastAsia"/>
        </w:rPr>
        <w:t>号又は名</w:t>
      </w:r>
      <w:r w:rsidRPr="00862F46">
        <w:rPr>
          <w:rFonts w:hint="eastAsia"/>
        </w:rPr>
        <w:t xml:space="preserve"> </w:t>
      </w:r>
      <w:r w:rsidRPr="00862F46">
        <w:rPr>
          <w:rFonts w:hint="eastAsia"/>
        </w:rPr>
        <w:t>称</w:t>
      </w:r>
    </w:p>
    <w:p w:rsidR="000A6560" w:rsidRPr="00862F46" w:rsidRDefault="000A6560" w:rsidP="000A6560">
      <w:r w:rsidRPr="00862F46">
        <w:rPr>
          <w:rFonts w:hint="eastAsia"/>
        </w:rPr>
        <w:t xml:space="preserve">　　　　</w:t>
      </w:r>
      <w:r w:rsidRPr="00862F46">
        <w:rPr>
          <w:rFonts w:hint="eastAsia"/>
        </w:rPr>
        <w:t xml:space="preserve">                   </w:t>
      </w:r>
      <w:r>
        <w:rPr>
          <w:rFonts w:hint="eastAsia"/>
        </w:rPr>
        <w:t xml:space="preserve">　　　　</w:t>
      </w:r>
      <w:r w:rsidRPr="00862F46">
        <w:rPr>
          <w:rFonts w:hint="eastAsia"/>
        </w:rPr>
        <w:t xml:space="preserve"> </w:t>
      </w:r>
      <w:r w:rsidRPr="00862F46">
        <w:rPr>
          <w:rFonts w:hint="eastAsia"/>
        </w:rPr>
        <w:t>代表者（役職）氏名</w:t>
      </w:r>
      <w:r w:rsidR="00C529B8">
        <w:rPr>
          <w:rFonts w:hint="eastAsia"/>
        </w:rPr>
        <w:t xml:space="preserve">　　</w:t>
      </w:r>
      <w:r w:rsidRPr="00862F46">
        <w:rPr>
          <w:rFonts w:hint="eastAsia"/>
        </w:rPr>
        <w:t xml:space="preserve">　　　　　　　　　　　</w:t>
      </w:r>
    </w:p>
    <w:p w:rsidR="000A6560" w:rsidRPr="00862F46" w:rsidRDefault="000A6560" w:rsidP="000A6560">
      <w:pPr>
        <w:jc w:val="center"/>
      </w:pPr>
      <w:r w:rsidRPr="00862F46">
        <w:rPr>
          <w:rFonts w:hint="eastAsia"/>
        </w:rPr>
        <w:t xml:space="preserve">                                             </w:t>
      </w:r>
    </w:p>
    <w:p w:rsidR="000A6560" w:rsidRPr="00B417F6" w:rsidRDefault="000A6560" w:rsidP="000A6560">
      <w:pPr>
        <w:jc w:val="center"/>
        <w:rPr>
          <w:b/>
          <w:sz w:val="44"/>
          <w:szCs w:val="44"/>
        </w:rPr>
      </w:pPr>
      <w:r w:rsidRPr="00B417F6">
        <w:rPr>
          <w:rFonts w:hint="eastAsia"/>
          <w:b/>
          <w:sz w:val="44"/>
          <w:szCs w:val="44"/>
        </w:rPr>
        <w:t>提</w:t>
      </w:r>
      <w:r w:rsidRPr="00B417F6">
        <w:rPr>
          <w:rFonts w:hint="eastAsia"/>
          <w:b/>
          <w:sz w:val="44"/>
          <w:szCs w:val="44"/>
        </w:rPr>
        <w:t xml:space="preserve"> </w:t>
      </w:r>
      <w:r w:rsidRPr="00B417F6">
        <w:rPr>
          <w:rFonts w:hint="eastAsia"/>
          <w:b/>
          <w:sz w:val="44"/>
          <w:szCs w:val="44"/>
        </w:rPr>
        <w:t>出</w:t>
      </w:r>
      <w:r w:rsidRPr="00B417F6">
        <w:rPr>
          <w:rFonts w:hint="eastAsia"/>
          <w:b/>
          <w:sz w:val="44"/>
          <w:szCs w:val="44"/>
        </w:rPr>
        <w:t xml:space="preserve"> </w:t>
      </w:r>
      <w:r w:rsidRPr="00B417F6">
        <w:rPr>
          <w:rFonts w:hint="eastAsia"/>
          <w:b/>
          <w:sz w:val="44"/>
          <w:szCs w:val="44"/>
        </w:rPr>
        <w:t>意</w:t>
      </w:r>
      <w:r w:rsidRPr="00B417F6">
        <w:rPr>
          <w:rFonts w:hint="eastAsia"/>
          <w:b/>
          <w:sz w:val="44"/>
          <w:szCs w:val="44"/>
        </w:rPr>
        <w:t xml:space="preserve"> </w:t>
      </w:r>
      <w:r w:rsidRPr="00B417F6">
        <w:rPr>
          <w:rFonts w:hint="eastAsia"/>
          <w:b/>
          <w:sz w:val="44"/>
          <w:szCs w:val="44"/>
        </w:rPr>
        <w:t>思</w:t>
      </w:r>
      <w:r w:rsidRPr="00B417F6">
        <w:rPr>
          <w:rFonts w:hint="eastAsia"/>
          <w:b/>
          <w:sz w:val="44"/>
          <w:szCs w:val="44"/>
        </w:rPr>
        <w:t xml:space="preserve"> </w:t>
      </w:r>
      <w:r w:rsidRPr="00B417F6">
        <w:rPr>
          <w:rFonts w:hint="eastAsia"/>
          <w:b/>
          <w:sz w:val="44"/>
          <w:szCs w:val="44"/>
        </w:rPr>
        <w:t>確</w:t>
      </w:r>
      <w:r w:rsidRPr="00B417F6">
        <w:rPr>
          <w:rFonts w:hint="eastAsia"/>
          <w:b/>
          <w:sz w:val="44"/>
          <w:szCs w:val="44"/>
        </w:rPr>
        <w:t xml:space="preserve"> </w:t>
      </w:r>
      <w:r w:rsidRPr="00B417F6">
        <w:rPr>
          <w:rFonts w:hint="eastAsia"/>
          <w:b/>
          <w:sz w:val="44"/>
          <w:szCs w:val="44"/>
        </w:rPr>
        <w:t>認</w:t>
      </w:r>
      <w:r w:rsidRPr="00B417F6">
        <w:rPr>
          <w:rFonts w:hint="eastAsia"/>
          <w:b/>
          <w:sz w:val="44"/>
          <w:szCs w:val="44"/>
        </w:rPr>
        <w:t xml:space="preserve"> </w:t>
      </w:r>
      <w:r w:rsidRPr="00B417F6">
        <w:rPr>
          <w:rFonts w:hint="eastAsia"/>
          <w:b/>
          <w:sz w:val="44"/>
          <w:szCs w:val="44"/>
        </w:rPr>
        <w:t>書</w:t>
      </w:r>
    </w:p>
    <w:p w:rsidR="000A6560" w:rsidRPr="00862F46" w:rsidRDefault="000A6560" w:rsidP="000A6560">
      <w:pPr>
        <w:jc w:val="center"/>
        <w:rPr>
          <w:b/>
        </w:rPr>
      </w:pPr>
    </w:p>
    <w:p w:rsidR="00412725" w:rsidRDefault="000A6560" w:rsidP="000A656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C20AAF">
        <w:rPr>
          <w:rFonts w:ascii="ＭＳ 明朝" w:hAnsi="ＭＳ 明朝" w:hint="eastAsia"/>
        </w:rPr>
        <w:t>次の</w:t>
      </w:r>
      <w:r w:rsidR="00EE2A14">
        <w:rPr>
          <w:rFonts w:ascii="ＭＳ 明朝" w:hAnsi="ＭＳ 明朝" w:hint="eastAsia"/>
        </w:rPr>
        <w:t>プロポーザル案件</w:t>
      </w:r>
      <w:r w:rsidR="00C20AAF">
        <w:rPr>
          <w:rFonts w:ascii="ＭＳ 明朝" w:hAnsi="ＭＳ 明朝" w:hint="eastAsia"/>
        </w:rPr>
        <w:t>について、企画</w:t>
      </w:r>
      <w:r w:rsidRPr="00B417F6">
        <w:rPr>
          <w:rFonts w:ascii="ＭＳ 明朝" w:hAnsi="ＭＳ 明朝" w:hint="eastAsia"/>
        </w:rPr>
        <w:t>提案書を期限までに</w:t>
      </w:r>
    </w:p>
    <w:p w:rsidR="0062662E" w:rsidRDefault="0062662E" w:rsidP="000A6560">
      <w:pPr>
        <w:rPr>
          <w:rFonts w:ascii="ＭＳ 明朝" w:hAnsi="ＭＳ 明朝"/>
        </w:rPr>
      </w:pPr>
    </w:p>
    <w:p w:rsidR="000A6560" w:rsidRPr="00B417F6" w:rsidRDefault="00C529B8" w:rsidP="00412725">
      <w:pPr>
        <w:ind w:firstLineChars="700" w:firstLine="1587"/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412725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　</w:t>
      </w:r>
      <w:r w:rsidR="000A6560" w:rsidRPr="00B417F6">
        <w:rPr>
          <w:rFonts w:ascii="ＭＳ 明朝" w:hAnsi="ＭＳ 明朝" w:hint="eastAsia"/>
        </w:rPr>
        <w:t>提出します</w:t>
      </w:r>
      <w:r w:rsidR="00412725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　・</w:t>
      </w:r>
      <w:r w:rsidR="00412725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　</w:t>
      </w:r>
      <w:r w:rsidR="000A6560" w:rsidRPr="00B417F6">
        <w:rPr>
          <w:rFonts w:ascii="ＭＳ 明朝" w:hAnsi="ＭＳ 明朝" w:hint="eastAsia"/>
        </w:rPr>
        <w:t>提出しません</w:t>
      </w:r>
      <w:r w:rsidR="00412725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　</w:t>
      </w:r>
      <w:r w:rsidR="000A6560" w:rsidRPr="00B417F6">
        <w:rPr>
          <w:rFonts w:ascii="ＭＳ 明朝" w:hAnsi="ＭＳ 明朝" w:hint="eastAsia"/>
        </w:rPr>
        <w:t>）</w:t>
      </w:r>
    </w:p>
    <w:p w:rsidR="000A6560" w:rsidRPr="00412725" w:rsidRDefault="000A6560" w:rsidP="000A6560">
      <w:pPr>
        <w:rPr>
          <w:rFonts w:ascii="ＭＳ 明朝" w:hAnsi="ＭＳ 明朝"/>
        </w:rPr>
      </w:pPr>
    </w:p>
    <w:p w:rsidR="000A6560" w:rsidRPr="00B417F6" w:rsidRDefault="000A6560" w:rsidP="000A6560">
      <w:pPr>
        <w:rPr>
          <w:rFonts w:ascii="ＭＳ 明朝" w:hAnsi="ＭＳ 明朝"/>
        </w:rPr>
      </w:pPr>
      <w:r w:rsidRPr="00B417F6">
        <w:rPr>
          <w:rFonts w:ascii="ＭＳ 明朝" w:hAnsi="ＭＳ 明朝" w:hint="eastAsia"/>
        </w:rPr>
        <w:t>件</w:t>
      </w:r>
      <w:r w:rsidR="00C529B8">
        <w:rPr>
          <w:rFonts w:ascii="ＭＳ 明朝" w:hAnsi="ＭＳ 明朝" w:hint="eastAsia"/>
        </w:rPr>
        <w:t xml:space="preserve">　　</w:t>
      </w:r>
      <w:r w:rsidRPr="00B417F6">
        <w:rPr>
          <w:rFonts w:ascii="ＭＳ 明朝" w:hAnsi="ＭＳ 明朝" w:hint="eastAsia"/>
        </w:rPr>
        <w:t>名：</w:t>
      </w:r>
      <w:r w:rsidR="00F25281">
        <w:rPr>
          <w:rFonts w:hint="eastAsia"/>
        </w:rPr>
        <w:t>橿原市男女共同参画行動計画（第４次）策定業務</w:t>
      </w:r>
    </w:p>
    <w:p w:rsidR="00524765" w:rsidRDefault="00524765" w:rsidP="000A6560">
      <w:pPr>
        <w:rPr>
          <w:rFonts w:ascii="ＭＳ 明朝" w:hAnsi="ＭＳ 明朝"/>
        </w:rPr>
      </w:pPr>
    </w:p>
    <w:p w:rsidR="00F64F14" w:rsidRDefault="005731E1" w:rsidP="005731E1">
      <w:pPr>
        <w:ind w:left="453" w:hangingChars="200" w:hanging="453"/>
      </w:pPr>
      <w:r>
        <w:rPr>
          <w:rFonts w:ascii="ＭＳ 明朝" w:hAnsi="ＭＳ 明朝" w:hint="eastAsia"/>
        </w:rPr>
        <w:t>※「提出します」とされた場合、</w:t>
      </w:r>
      <w:r w:rsidR="00E723F9">
        <w:rPr>
          <w:rFonts w:ascii="ＭＳ 明朝" w:hAnsi="ＭＳ 明朝" w:hint="eastAsia"/>
        </w:rPr>
        <w:t>引き続き、</w:t>
      </w:r>
      <w:r w:rsidR="00E85FE1">
        <w:rPr>
          <w:rFonts w:hint="eastAsia"/>
        </w:rPr>
        <w:t>実施要領</w:t>
      </w:r>
      <w:r>
        <w:rPr>
          <w:rFonts w:hint="eastAsia"/>
        </w:rPr>
        <w:t>に沿って、</w:t>
      </w:r>
      <w:r w:rsidR="00E723F9">
        <w:rPr>
          <w:rFonts w:hint="eastAsia"/>
        </w:rPr>
        <w:t>宜しくお願い致します。</w:t>
      </w:r>
    </w:p>
    <w:p w:rsidR="000A6560" w:rsidRPr="00B417F6" w:rsidRDefault="00EE2A14" w:rsidP="000A656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※</w:t>
      </w:r>
      <w:r w:rsidR="00524765">
        <w:rPr>
          <w:rFonts w:ascii="ＭＳ 明朝" w:hAnsi="ＭＳ 明朝" w:hint="eastAsia"/>
        </w:rPr>
        <w:t>「提出しません」と</w:t>
      </w:r>
      <w:r>
        <w:rPr>
          <w:rFonts w:ascii="ＭＳ 明朝" w:hAnsi="ＭＳ 明朝" w:hint="eastAsia"/>
        </w:rPr>
        <w:t>された</w:t>
      </w:r>
      <w:r w:rsidR="00524765">
        <w:rPr>
          <w:rFonts w:ascii="ＭＳ 明朝" w:hAnsi="ＭＳ 明朝" w:hint="eastAsia"/>
        </w:rPr>
        <w:t>場合</w:t>
      </w:r>
      <w:r>
        <w:rPr>
          <w:rFonts w:ascii="ＭＳ 明朝" w:hAnsi="ＭＳ 明朝" w:hint="eastAsia"/>
        </w:rPr>
        <w:t>、そ</w:t>
      </w:r>
      <w:r w:rsidR="00524765">
        <w:rPr>
          <w:rFonts w:ascii="ＭＳ 明朝" w:hAnsi="ＭＳ 明朝" w:hint="eastAsia"/>
        </w:rPr>
        <w:t>の理由</w:t>
      </w:r>
      <w:r>
        <w:rPr>
          <w:rFonts w:ascii="ＭＳ 明朝" w:hAnsi="ＭＳ 明朝" w:hint="eastAsia"/>
        </w:rPr>
        <w:t>をお聞かせください。</w:t>
      </w:r>
      <w:r w:rsidR="00524765">
        <w:rPr>
          <w:rFonts w:ascii="ＭＳ 明朝" w:hAnsi="ＭＳ 明朝" w:hint="eastAsia"/>
        </w:rPr>
        <w:t>（記載は任意です。）</w:t>
      </w:r>
    </w:p>
    <w:p w:rsidR="00524765" w:rsidRDefault="00EE2A14" w:rsidP="00FF0D27">
      <w:r>
        <w:rPr>
          <w:rFonts w:hint="eastAsia"/>
        </w:rPr>
        <w:t xml:space="preserve">　　</w:t>
      </w:r>
      <w:r w:rsidR="00F64F14">
        <w:rPr>
          <w:rFonts w:hint="eastAsia"/>
        </w:rPr>
        <w:t xml:space="preserve">　</w:t>
      </w:r>
      <w:r>
        <w:rPr>
          <w:rFonts w:hint="eastAsia"/>
        </w:rPr>
        <w:t>提出しない理由：</w:t>
      </w:r>
    </w:p>
    <w:p w:rsidR="00EE2A14" w:rsidRDefault="00EE2A14" w:rsidP="00FF0D27"/>
    <w:p w:rsidR="005731E1" w:rsidRDefault="005731E1" w:rsidP="00FF0D27"/>
    <w:p w:rsidR="00F64F14" w:rsidRPr="00862F46" w:rsidRDefault="00F64F14" w:rsidP="00FF0D27"/>
    <w:p w:rsidR="001F7042" w:rsidRDefault="001F7042" w:rsidP="001F7042">
      <w:pPr>
        <w:ind w:firstLineChars="1200" w:firstLine="2721"/>
      </w:pPr>
      <w:r>
        <w:rPr>
          <w:rFonts w:hint="eastAsia"/>
        </w:rPr>
        <w:t>本プロポーザル案件に係る担当者の連絡先</w:t>
      </w:r>
    </w:p>
    <w:p w:rsidR="001F7042" w:rsidRDefault="001F7042" w:rsidP="001F7042">
      <w:pPr>
        <w:ind w:firstLineChars="1200" w:firstLine="2721"/>
      </w:pPr>
      <w:r>
        <w:rPr>
          <w:rFonts w:hint="eastAsia"/>
        </w:rPr>
        <w:t xml:space="preserve">　担当部署名</w:t>
      </w:r>
    </w:p>
    <w:p w:rsidR="001F7042" w:rsidRDefault="001F7042" w:rsidP="001F7042">
      <w:pPr>
        <w:ind w:firstLineChars="1200" w:firstLine="2721"/>
      </w:pPr>
      <w:r>
        <w:rPr>
          <w:rFonts w:hint="eastAsia"/>
        </w:rPr>
        <w:t xml:space="preserve">　担当者名</w:t>
      </w:r>
    </w:p>
    <w:p w:rsidR="001F7042" w:rsidRDefault="001F7042" w:rsidP="001F7042">
      <w:pPr>
        <w:ind w:firstLineChars="1200" w:firstLine="2721"/>
      </w:pPr>
      <w:r>
        <w:rPr>
          <w:rFonts w:hint="eastAsia"/>
        </w:rPr>
        <w:t xml:space="preserve">　電話番号</w:t>
      </w:r>
    </w:p>
    <w:p w:rsidR="001F7042" w:rsidRDefault="001F7042" w:rsidP="001F7042">
      <w:pPr>
        <w:ind w:firstLineChars="1200" w:firstLine="2721"/>
      </w:pPr>
      <w:r>
        <w:rPr>
          <w:rFonts w:hint="eastAsia"/>
        </w:rPr>
        <w:t xml:space="preserve">　</w:t>
      </w:r>
      <w:r>
        <w:t>FAX</w:t>
      </w:r>
      <w:r>
        <w:rPr>
          <w:rFonts w:hint="eastAsia"/>
        </w:rPr>
        <w:t>番号</w:t>
      </w:r>
    </w:p>
    <w:p w:rsidR="000A6560" w:rsidRPr="001F7042" w:rsidRDefault="001F7042" w:rsidP="001F7042">
      <w:pPr>
        <w:ind w:firstLineChars="1200" w:firstLine="2721"/>
      </w:pPr>
      <w:r>
        <w:rPr>
          <w:rFonts w:hint="eastAsia"/>
        </w:rPr>
        <w:t xml:space="preserve">　</w:t>
      </w:r>
      <w:r>
        <w:t>E-mail</w:t>
      </w:r>
      <w:r>
        <w:rPr>
          <w:rFonts w:hint="eastAsia"/>
        </w:rPr>
        <w:t>ｱﾄﾞﾚｽ</w:t>
      </w:r>
    </w:p>
    <w:sectPr w:rsidR="000A6560" w:rsidRPr="001F7042" w:rsidSect="00733F54">
      <w:footerReference w:type="default" r:id="rId8"/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74B" w:rsidRDefault="0002374B">
      <w:r>
        <w:separator/>
      </w:r>
    </w:p>
  </w:endnote>
  <w:endnote w:type="continuationSeparator" w:id="0">
    <w:p w:rsidR="0002374B" w:rsidRDefault="0002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??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A00" w:rsidRDefault="00855A00" w:rsidP="00733F5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74B" w:rsidRDefault="0002374B">
      <w:r>
        <w:separator/>
      </w:r>
    </w:p>
  </w:footnote>
  <w:footnote w:type="continuationSeparator" w:id="0">
    <w:p w:rsidR="0002374B" w:rsidRDefault="00023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CE3EF7"/>
    <w:multiLevelType w:val="hybridMultilevel"/>
    <w:tmpl w:val="7DD6FD6A"/>
    <w:lvl w:ilvl="0" w:tplc="2F3EB9F4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6FA"/>
    <w:rsid w:val="00011A5B"/>
    <w:rsid w:val="0002078F"/>
    <w:rsid w:val="0002374B"/>
    <w:rsid w:val="00047D67"/>
    <w:rsid w:val="0006004D"/>
    <w:rsid w:val="00063AA1"/>
    <w:rsid w:val="00077EA8"/>
    <w:rsid w:val="00081E53"/>
    <w:rsid w:val="000854B8"/>
    <w:rsid w:val="000A5055"/>
    <w:rsid w:val="000A6560"/>
    <w:rsid w:val="000B1C33"/>
    <w:rsid w:val="000F4D0B"/>
    <w:rsid w:val="00100CA6"/>
    <w:rsid w:val="0010114E"/>
    <w:rsid w:val="0013094C"/>
    <w:rsid w:val="001367C4"/>
    <w:rsid w:val="001368BF"/>
    <w:rsid w:val="00147B00"/>
    <w:rsid w:val="00151CB5"/>
    <w:rsid w:val="0016203C"/>
    <w:rsid w:val="00164654"/>
    <w:rsid w:val="00170427"/>
    <w:rsid w:val="001755A3"/>
    <w:rsid w:val="00186B04"/>
    <w:rsid w:val="001A475C"/>
    <w:rsid w:val="001B0D71"/>
    <w:rsid w:val="001D26F9"/>
    <w:rsid w:val="001E4384"/>
    <w:rsid w:val="001F1DC3"/>
    <w:rsid w:val="001F46FA"/>
    <w:rsid w:val="001F5041"/>
    <w:rsid w:val="001F7042"/>
    <w:rsid w:val="00226950"/>
    <w:rsid w:val="00227D76"/>
    <w:rsid w:val="002314D2"/>
    <w:rsid w:val="00253930"/>
    <w:rsid w:val="00261E48"/>
    <w:rsid w:val="002B70F4"/>
    <w:rsid w:val="002C3DF0"/>
    <w:rsid w:val="002E3310"/>
    <w:rsid w:val="00301672"/>
    <w:rsid w:val="00311668"/>
    <w:rsid w:val="00333C95"/>
    <w:rsid w:val="00340D03"/>
    <w:rsid w:val="003915FF"/>
    <w:rsid w:val="00391933"/>
    <w:rsid w:val="003D1DD0"/>
    <w:rsid w:val="003D3727"/>
    <w:rsid w:val="003E203B"/>
    <w:rsid w:val="003F0DAD"/>
    <w:rsid w:val="003F6BA0"/>
    <w:rsid w:val="00412725"/>
    <w:rsid w:val="004244A7"/>
    <w:rsid w:val="0043086C"/>
    <w:rsid w:val="00494CA3"/>
    <w:rsid w:val="004A680E"/>
    <w:rsid w:val="004F1F52"/>
    <w:rsid w:val="00501D33"/>
    <w:rsid w:val="005112BE"/>
    <w:rsid w:val="005237A8"/>
    <w:rsid w:val="00524765"/>
    <w:rsid w:val="005249CF"/>
    <w:rsid w:val="005335F5"/>
    <w:rsid w:val="00534647"/>
    <w:rsid w:val="00535A42"/>
    <w:rsid w:val="00541467"/>
    <w:rsid w:val="00550792"/>
    <w:rsid w:val="005731E1"/>
    <w:rsid w:val="00575144"/>
    <w:rsid w:val="005B071F"/>
    <w:rsid w:val="005B4F75"/>
    <w:rsid w:val="005C0186"/>
    <w:rsid w:val="005C3179"/>
    <w:rsid w:val="005E137C"/>
    <w:rsid w:val="005E539D"/>
    <w:rsid w:val="0060771F"/>
    <w:rsid w:val="006103C7"/>
    <w:rsid w:val="00611936"/>
    <w:rsid w:val="00616279"/>
    <w:rsid w:val="0062662E"/>
    <w:rsid w:val="006407B0"/>
    <w:rsid w:val="006416E1"/>
    <w:rsid w:val="00643A9D"/>
    <w:rsid w:val="006574E9"/>
    <w:rsid w:val="0069700A"/>
    <w:rsid w:val="006A51AD"/>
    <w:rsid w:val="006D4143"/>
    <w:rsid w:val="006E13D8"/>
    <w:rsid w:val="006E4286"/>
    <w:rsid w:val="006F3EFF"/>
    <w:rsid w:val="007017E4"/>
    <w:rsid w:val="0070256B"/>
    <w:rsid w:val="00714BC5"/>
    <w:rsid w:val="0072433D"/>
    <w:rsid w:val="00733F54"/>
    <w:rsid w:val="00747581"/>
    <w:rsid w:val="00752BF9"/>
    <w:rsid w:val="00755908"/>
    <w:rsid w:val="0076139D"/>
    <w:rsid w:val="00766F8B"/>
    <w:rsid w:val="00770B2E"/>
    <w:rsid w:val="00770CFB"/>
    <w:rsid w:val="00772BD6"/>
    <w:rsid w:val="00781885"/>
    <w:rsid w:val="0079077C"/>
    <w:rsid w:val="0079624F"/>
    <w:rsid w:val="007A01CA"/>
    <w:rsid w:val="007A48E8"/>
    <w:rsid w:val="007E36B1"/>
    <w:rsid w:val="007F1B8B"/>
    <w:rsid w:val="00802313"/>
    <w:rsid w:val="008156D1"/>
    <w:rsid w:val="00824C0A"/>
    <w:rsid w:val="00827F2E"/>
    <w:rsid w:val="008462A5"/>
    <w:rsid w:val="00855A00"/>
    <w:rsid w:val="008606FC"/>
    <w:rsid w:val="00870595"/>
    <w:rsid w:val="00875B92"/>
    <w:rsid w:val="00894042"/>
    <w:rsid w:val="008A6871"/>
    <w:rsid w:val="008B4A96"/>
    <w:rsid w:val="008E12BF"/>
    <w:rsid w:val="008E70C3"/>
    <w:rsid w:val="00900A43"/>
    <w:rsid w:val="0090324B"/>
    <w:rsid w:val="00906B53"/>
    <w:rsid w:val="00930D22"/>
    <w:rsid w:val="00952506"/>
    <w:rsid w:val="00970434"/>
    <w:rsid w:val="009769FF"/>
    <w:rsid w:val="009826AA"/>
    <w:rsid w:val="0098338B"/>
    <w:rsid w:val="00987374"/>
    <w:rsid w:val="00996F1E"/>
    <w:rsid w:val="009A51A6"/>
    <w:rsid w:val="009C2557"/>
    <w:rsid w:val="009C28F3"/>
    <w:rsid w:val="009C49EF"/>
    <w:rsid w:val="009D60C4"/>
    <w:rsid w:val="009E39B2"/>
    <w:rsid w:val="00A37B99"/>
    <w:rsid w:val="00A47169"/>
    <w:rsid w:val="00A502C9"/>
    <w:rsid w:val="00A762A0"/>
    <w:rsid w:val="00A77304"/>
    <w:rsid w:val="00A82D68"/>
    <w:rsid w:val="00AA3339"/>
    <w:rsid w:val="00AC1619"/>
    <w:rsid w:val="00AE616F"/>
    <w:rsid w:val="00B40B7E"/>
    <w:rsid w:val="00B43A09"/>
    <w:rsid w:val="00B47099"/>
    <w:rsid w:val="00B57D6F"/>
    <w:rsid w:val="00B70658"/>
    <w:rsid w:val="00B858B5"/>
    <w:rsid w:val="00B97C12"/>
    <w:rsid w:val="00BA199E"/>
    <w:rsid w:val="00BB0E01"/>
    <w:rsid w:val="00BB4748"/>
    <w:rsid w:val="00BD08C0"/>
    <w:rsid w:val="00BD20F0"/>
    <w:rsid w:val="00C05D42"/>
    <w:rsid w:val="00C20AAF"/>
    <w:rsid w:val="00C30112"/>
    <w:rsid w:val="00C33D88"/>
    <w:rsid w:val="00C529B8"/>
    <w:rsid w:val="00C628C3"/>
    <w:rsid w:val="00C70436"/>
    <w:rsid w:val="00C76E48"/>
    <w:rsid w:val="00C76FC6"/>
    <w:rsid w:val="00C77A26"/>
    <w:rsid w:val="00C82DF3"/>
    <w:rsid w:val="00C8492D"/>
    <w:rsid w:val="00C84F25"/>
    <w:rsid w:val="00CD3149"/>
    <w:rsid w:val="00CE25B0"/>
    <w:rsid w:val="00D04FC0"/>
    <w:rsid w:val="00D21E53"/>
    <w:rsid w:val="00D24152"/>
    <w:rsid w:val="00D309CC"/>
    <w:rsid w:val="00D32699"/>
    <w:rsid w:val="00D331C6"/>
    <w:rsid w:val="00D3417F"/>
    <w:rsid w:val="00D62DCA"/>
    <w:rsid w:val="00D64321"/>
    <w:rsid w:val="00D64C09"/>
    <w:rsid w:val="00D67C06"/>
    <w:rsid w:val="00D84E9B"/>
    <w:rsid w:val="00DA008C"/>
    <w:rsid w:val="00DA1BD8"/>
    <w:rsid w:val="00DA76AF"/>
    <w:rsid w:val="00DB22A7"/>
    <w:rsid w:val="00DF1203"/>
    <w:rsid w:val="00DF67D5"/>
    <w:rsid w:val="00E0235B"/>
    <w:rsid w:val="00E04C71"/>
    <w:rsid w:val="00E46B81"/>
    <w:rsid w:val="00E547C0"/>
    <w:rsid w:val="00E679F6"/>
    <w:rsid w:val="00E723F9"/>
    <w:rsid w:val="00E80C54"/>
    <w:rsid w:val="00E85FE1"/>
    <w:rsid w:val="00E915A4"/>
    <w:rsid w:val="00E94CDF"/>
    <w:rsid w:val="00EB3844"/>
    <w:rsid w:val="00ED045A"/>
    <w:rsid w:val="00ED54DF"/>
    <w:rsid w:val="00EE2A14"/>
    <w:rsid w:val="00F0794D"/>
    <w:rsid w:val="00F1138C"/>
    <w:rsid w:val="00F25281"/>
    <w:rsid w:val="00F324B1"/>
    <w:rsid w:val="00F45983"/>
    <w:rsid w:val="00F53481"/>
    <w:rsid w:val="00F54BD0"/>
    <w:rsid w:val="00F56FAB"/>
    <w:rsid w:val="00F62484"/>
    <w:rsid w:val="00F64F14"/>
    <w:rsid w:val="00F74688"/>
    <w:rsid w:val="00F92A7B"/>
    <w:rsid w:val="00FA45EE"/>
    <w:rsid w:val="00FB75B6"/>
    <w:rsid w:val="00FD4DF4"/>
    <w:rsid w:val="00FE1FD8"/>
    <w:rsid w:val="00FF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D45E124"/>
  <w15:chartTrackingRefBased/>
  <w15:docId w15:val="{9A51E4DA-D9B8-4446-9E2C-AC9052D5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26" w:hanging="226"/>
    </w:pPr>
    <w:rPr>
      <w:b/>
    </w:rPr>
  </w:style>
  <w:style w:type="paragraph" w:styleId="2">
    <w:name w:val="Body Text Indent 2"/>
    <w:basedOn w:val="a"/>
    <w:pPr>
      <w:ind w:left="452" w:hanging="452"/>
    </w:pPr>
    <w:rPr>
      <w:rFonts w:ascii="ＭＳ 明朝" w:hAnsi="ＭＳ 明朝"/>
      <w:b/>
    </w:rPr>
  </w:style>
  <w:style w:type="paragraph" w:styleId="3">
    <w:name w:val="Body Text Indent 3"/>
    <w:basedOn w:val="a"/>
    <w:pPr>
      <w:ind w:left="442" w:hanging="442"/>
    </w:pPr>
    <w:rPr>
      <w:rFonts w:ascii="ＭＳ 明朝" w:hAnsi="ＭＳ 明朝"/>
      <w:b/>
    </w:rPr>
  </w:style>
  <w:style w:type="paragraph" w:styleId="a4">
    <w:name w:val="header"/>
    <w:basedOn w:val="a"/>
    <w:rsid w:val="00733F5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33F54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733F54"/>
  </w:style>
  <w:style w:type="paragraph" w:styleId="a7">
    <w:name w:val="Note Heading"/>
    <w:basedOn w:val="a"/>
    <w:next w:val="a"/>
    <w:rsid w:val="000A6560"/>
    <w:pPr>
      <w:jc w:val="center"/>
    </w:pPr>
    <w:rPr>
      <w:sz w:val="21"/>
      <w:szCs w:val="24"/>
    </w:rPr>
  </w:style>
  <w:style w:type="paragraph" w:styleId="a8">
    <w:name w:val="Date"/>
    <w:basedOn w:val="a"/>
    <w:next w:val="a"/>
    <w:rsid w:val="000A6560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\&#27861;&#21046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35757-A9EE-483E-949F-D8ABB17CA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法制.dot</Template>
  <TotalTime>2</TotalTime>
  <Pages>1</Pages>
  <Words>245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橿原市告示第　　号</vt:lpstr>
      <vt:lpstr>橿原市告示第　　号</vt:lpstr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橿原市告示第　　号</dc:title>
  <dc:subject/>
  <dc:creator>橿原市</dc:creator>
  <cp:keywords/>
  <cp:lastModifiedBy>n02334</cp:lastModifiedBy>
  <cp:revision>3</cp:revision>
  <cp:lastPrinted>2014-03-25T10:01:00Z</cp:lastPrinted>
  <dcterms:created xsi:type="dcterms:W3CDTF">2026-02-13T02:02:00Z</dcterms:created>
  <dcterms:modified xsi:type="dcterms:W3CDTF">2026-03-06T07:18:00Z</dcterms:modified>
</cp:coreProperties>
</file>