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560" w:rsidRPr="00862F46" w:rsidRDefault="00B82DD3" w:rsidP="000A6560">
      <w:r>
        <w:rPr>
          <w:rFonts w:hint="eastAsia"/>
        </w:rPr>
        <w:t>様式第</w:t>
      </w:r>
      <w:r w:rsidR="00D452C5">
        <w:rPr>
          <w:rFonts w:hint="eastAsia"/>
        </w:rPr>
        <w:t>４</w:t>
      </w:r>
      <w:bookmarkStart w:id="0" w:name="_GoBack"/>
      <w:bookmarkEnd w:id="0"/>
      <w:r w:rsidR="00FA45EE">
        <w:rPr>
          <w:rFonts w:hint="eastAsia"/>
        </w:rPr>
        <w:t>号</w:t>
      </w:r>
    </w:p>
    <w:p w:rsidR="006B0A76" w:rsidRPr="00862F46" w:rsidRDefault="006B0A76" w:rsidP="006B0A76">
      <w:pPr>
        <w:snapToGrid w:val="0"/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 xml:space="preserve">質　　</w:t>
      </w:r>
      <w:r w:rsidR="00AD0ACA">
        <w:rPr>
          <w:rFonts w:hint="eastAsia"/>
          <w:b/>
          <w:sz w:val="40"/>
          <w:szCs w:val="40"/>
        </w:rPr>
        <w:t>問</w:t>
      </w:r>
      <w:r>
        <w:rPr>
          <w:rFonts w:hint="eastAsia"/>
          <w:b/>
          <w:sz w:val="40"/>
          <w:szCs w:val="40"/>
        </w:rPr>
        <w:t xml:space="preserve">　　票</w:t>
      </w:r>
    </w:p>
    <w:p w:rsidR="000A6560" w:rsidRPr="00862F46" w:rsidRDefault="000F3AB3" w:rsidP="000A6560">
      <w:pPr>
        <w:jc w:val="right"/>
      </w:pPr>
      <w:r>
        <w:rPr>
          <w:rFonts w:hint="eastAsia"/>
        </w:rPr>
        <w:t>令和</w:t>
      </w:r>
      <w:r w:rsidR="000A6560" w:rsidRPr="00862F46">
        <w:rPr>
          <w:rFonts w:hint="eastAsia"/>
        </w:rPr>
        <w:t xml:space="preserve">　　年　　月　　日</w:t>
      </w:r>
    </w:p>
    <w:p w:rsidR="005A0D8F" w:rsidRDefault="005A0D8F" w:rsidP="005A0D8F">
      <w:pPr>
        <w:ind w:right="908"/>
      </w:pPr>
      <w:r>
        <w:rPr>
          <w:rFonts w:hint="eastAsia"/>
        </w:rPr>
        <w:t>橿原市</w:t>
      </w:r>
    </w:p>
    <w:p w:rsidR="005A0D8F" w:rsidRDefault="005A0D8F" w:rsidP="005A0D8F">
      <w:r>
        <w:rPr>
          <w:rFonts w:hint="eastAsia"/>
        </w:rPr>
        <w:t>橿原市長　亀　田　忠　彦　　様</w:t>
      </w:r>
    </w:p>
    <w:p w:rsidR="000A6560" w:rsidRPr="005A0D8F" w:rsidRDefault="000A6560" w:rsidP="000A6560"/>
    <w:p w:rsidR="000A6560" w:rsidRPr="00862F46" w:rsidRDefault="006B0A76" w:rsidP="005A0D8F">
      <w:pPr>
        <w:ind w:firstLineChars="100" w:firstLine="227"/>
      </w:pPr>
      <w:r>
        <w:rPr>
          <w:rFonts w:hint="eastAsia"/>
        </w:rPr>
        <w:t>下記のとおり</w:t>
      </w:r>
      <w:r w:rsidR="00AD0ACA">
        <w:rPr>
          <w:rFonts w:hint="eastAsia"/>
        </w:rPr>
        <w:t>質問</w:t>
      </w:r>
      <w:r>
        <w:rPr>
          <w:rFonts w:hint="eastAsia"/>
        </w:rPr>
        <w:t>がありますので、回答してください。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6729"/>
      </w:tblGrid>
      <w:tr w:rsidR="004B35B8" w:rsidRPr="004B35B8" w:rsidTr="009E2578">
        <w:trPr>
          <w:trHeight w:val="802"/>
        </w:trPr>
        <w:tc>
          <w:tcPr>
            <w:tcW w:w="2376" w:type="dxa"/>
            <w:shd w:val="clear" w:color="auto" w:fill="auto"/>
            <w:vAlign w:val="center"/>
          </w:tcPr>
          <w:p w:rsidR="004B35B8" w:rsidRPr="004B35B8" w:rsidRDefault="004B35B8" w:rsidP="009E2578">
            <w:pPr>
              <w:jc w:val="center"/>
            </w:pPr>
            <w:r w:rsidRPr="004B35B8">
              <w:rPr>
                <w:rFonts w:hint="eastAsia"/>
              </w:rPr>
              <w:t>件</w:t>
            </w: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 w:rsidRPr="004B35B8">
              <w:rPr>
                <w:rFonts w:hint="eastAsia"/>
              </w:rPr>
              <w:t>名</w:t>
            </w:r>
          </w:p>
        </w:tc>
        <w:tc>
          <w:tcPr>
            <w:tcW w:w="6892" w:type="dxa"/>
            <w:shd w:val="clear" w:color="auto" w:fill="auto"/>
            <w:vAlign w:val="center"/>
          </w:tcPr>
          <w:p w:rsidR="004B35B8" w:rsidRPr="004B35B8" w:rsidRDefault="004B35B8" w:rsidP="009E2578">
            <w:pPr>
              <w:ind w:firstLineChars="100" w:firstLine="227"/>
            </w:pPr>
            <w:r w:rsidRPr="004B35B8">
              <w:rPr>
                <w:rFonts w:hint="eastAsia"/>
              </w:rPr>
              <w:t>橿原市</w:t>
            </w:r>
            <w:r w:rsidR="00AD0ACA">
              <w:rPr>
                <w:rFonts w:hint="eastAsia"/>
              </w:rPr>
              <w:t>男女共同参画行動計画（第４次）</w:t>
            </w:r>
            <w:r w:rsidR="000F3AB3">
              <w:rPr>
                <w:rFonts w:hint="eastAsia"/>
              </w:rPr>
              <w:t>策定業務</w:t>
            </w:r>
          </w:p>
        </w:tc>
      </w:tr>
      <w:tr w:rsidR="004B35B8" w:rsidRPr="004B35B8" w:rsidTr="009E2578">
        <w:trPr>
          <w:trHeight w:val="2106"/>
        </w:trPr>
        <w:tc>
          <w:tcPr>
            <w:tcW w:w="2376" w:type="dxa"/>
            <w:shd w:val="clear" w:color="auto" w:fill="auto"/>
            <w:vAlign w:val="center"/>
          </w:tcPr>
          <w:p w:rsidR="004B35B8" w:rsidRDefault="004B35B8" w:rsidP="009E2578">
            <w:pPr>
              <w:snapToGrid w:val="0"/>
              <w:spacing w:beforeLines="30" w:before="139" w:line="360" w:lineRule="auto"/>
              <w:jc w:val="center"/>
            </w:pPr>
            <w:r>
              <w:rPr>
                <w:rFonts w:hint="eastAsia"/>
              </w:rPr>
              <w:t>所　在　地</w:t>
            </w:r>
          </w:p>
          <w:p w:rsidR="004B35B8" w:rsidRPr="009E2578" w:rsidRDefault="009F64DC" w:rsidP="009E2578">
            <w:pPr>
              <w:snapToGrid w:val="0"/>
              <w:spacing w:line="360" w:lineRule="auto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商</w:t>
            </w:r>
            <w:r w:rsidR="004B35B8" w:rsidRPr="009E2578">
              <w:rPr>
                <w:rFonts w:hint="eastAsia"/>
                <w:sz w:val="21"/>
              </w:rPr>
              <w:t>号又は名称</w:t>
            </w:r>
          </w:p>
          <w:p w:rsidR="004B35B8" w:rsidRDefault="004B35B8" w:rsidP="009E2578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代表者氏名</w:t>
            </w:r>
          </w:p>
          <w:p w:rsidR="004B35B8" w:rsidRPr="004B35B8" w:rsidRDefault="004B35B8" w:rsidP="009E2578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（代理人氏名）</w:t>
            </w:r>
          </w:p>
        </w:tc>
        <w:tc>
          <w:tcPr>
            <w:tcW w:w="6892" w:type="dxa"/>
            <w:shd w:val="clear" w:color="auto" w:fill="auto"/>
            <w:vAlign w:val="center"/>
          </w:tcPr>
          <w:p w:rsidR="004B35B8" w:rsidRDefault="004B35B8" w:rsidP="000F3AB3">
            <w:pPr>
              <w:snapToGrid w:val="0"/>
              <w:spacing w:line="360" w:lineRule="auto"/>
            </w:pPr>
          </w:p>
          <w:p w:rsidR="000F3AB3" w:rsidRDefault="000F3AB3" w:rsidP="000F3AB3">
            <w:pPr>
              <w:snapToGrid w:val="0"/>
              <w:spacing w:line="360" w:lineRule="auto"/>
            </w:pPr>
          </w:p>
          <w:p w:rsidR="000F3AB3" w:rsidRDefault="000F3AB3" w:rsidP="000F3AB3">
            <w:pPr>
              <w:snapToGrid w:val="0"/>
              <w:spacing w:line="360" w:lineRule="auto"/>
            </w:pPr>
          </w:p>
          <w:p w:rsidR="004B35B8" w:rsidRPr="004B35B8" w:rsidRDefault="004B35B8" w:rsidP="009E2578">
            <w:pPr>
              <w:spacing w:line="360" w:lineRule="auto"/>
            </w:pPr>
          </w:p>
        </w:tc>
      </w:tr>
      <w:tr w:rsidR="004B35B8" w:rsidRPr="004B35B8" w:rsidTr="0099690C">
        <w:trPr>
          <w:trHeight w:val="862"/>
        </w:trPr>
        <w:tc>
          <w:tcPr>
            <w:tcW w:w="2376" w:type="dxa"/>
            <w:shd w:val="clear" w:color="auto" w:fill="auto"/>
            <w:vAlign w:val="center"/>
          </w:tcPr>
          <w:p w:rsidR="004B35B8" w:rsidRPr="004B35B8" w:rsidRDefault="004B35B8" w:rsidP="009E2578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6892" w:type="dxa"/>
            <w:shd w:val="clear" w:color="auto" w:fill="auto"/>
            <w:vAlign w:val="center"/>
          </w:tcPr>
          <w:p w:rsidR="004B35B8" w:rsidRPr="004B35B8" w:rsidRDefault="004B35B8" w:rsidP="004B35B8"/>
        </w:tc>
      </w:tr>
      <w:tr w:rsidR="004B35B8" w:rsidRPr="004B35B8" w:rsidTr="0099690C">
        <w:trPr>
          <w:trHeight w:val="862"/>
        </w:trPr>
        <w:tc>
          <w:tcPr>
            <w:tcW w:w="2376" w:type="dxa"/>
            <w:shd w:val="clear" w:color="auto" w:fill="auto"/>
            <w:vAlign w:val="center"/>
          </w:tcPr>
          <w:p w:rsidR="004B35B8" w:rsidRDefault="004B35B8" w:rsidP="009E2578">
            <w:pPr>
              <w:jc w:val="center"/>
            </w:pPr>
            <w:r>
              <w:rPr>
                <w:rFonts w:hint="eastAsia"/>
              </w:rPr>
              <w:t>連絡先電話番号</w:t>
            </w:r>
          </w:p>
        </w:tc>
        <w:tc>
          <w:tcPr>
            <w:tcW w:w="6892" w:type="dxa"/>
            <w:shd w:val="clear" w:color="auto" w:fill="auto"/>
            <w:vAlign w:val="center"/>
          </w:tcPr>
          <w:p w:rsidR="004B35B8" w:rsidRPr="004B35B8" w:rsidRDefault="004B35B8" w:rsidP="004B35B8"/>
        </w:tc>
      </w:tr>
      <w:tr w:rsidR="004B35B8" w:rsidRPr="004B35B8" w:rsidTr="00AD0ACA">
        <w:trPr>
          <w:trHeight w:val="5611"/>
        </w:trPr>
        <w:tc>
          <w:tcPr>
            <w:tcW w:w="2376" w:type="dxa"/>
            <w:shd w:val="clear" w:color="auto" w:fill="auto"/>
            <w:vAlign w:val="center"/>
          </w:tcPr>
          <w:p w:rsidR="004B35B8" w:rsidRDefault="006B0A76" w:rsidP="009E2578">
            <w:pPr>
              <w:jc w:val="center"/>
            </w:pPr>
            <w:r>
              <w:rPr>
                <w:rFonts w:hint="eastAsia"/>
              </w:rPr>
              <w:t>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6892" w:type="dxa"/>
            <w:shd w:val="clear" w:color="auto" w:fill="auto"/>
          </w:tcPr>
          <w:p w:rsidR="004B35B8" w:rsidRPr="004B35B8" w:rsidRDefault="004B35B8" w:rsidP="00AD0ACA"/>
        </w:tc>
      </w:tr>
    </w:tbl>
    <w:p w:rsidR="00CC5483" w:rsidRPr="00862F46" w:rsidRDefault="00CC5483" w:rsidP="000A6560"/>
    <w:sectPr w:rsidR="00CC5483" w:rsidRPr="00862F46" w:rsidSect="00733F54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AAB" w:rsidRDefault="00983AAB">
      <w:r>
        <w:separator/>
      </w:r>
    </w:p>
  </w:endnote>
  <w:endnote w:type="continuationSeparator" w:id="0">
    <w:p w:rsidR="00983AAB" w:rsidRDefault="0098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??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AAB" w:rsidRDefault="00983AAB">
      <w:r>
        <w:separator/>
      </w:r>
    </w:p>
  </w:footnote>
  <w:footnote w:type="continuationSeparator" w:id="0">
    <w:p w:rsidR="00983AAB" w:rsidRDefault="00983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CE3EF7"/>
    <w:multiLevelType w:val="hybridMultilevel"/>
    <w:tmpl w:val="7DD6FD6A"/>
    <w:lvl w:ilvl="0" w:tplc="2F3EB9F4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6FA"/>
    <w:rsid w:val="00011A5B"/>
    <w:rsid w:val="0002078F"/>
    <w:rsid w:val="00047D67"/>
    <w:rsid w:val="0006004D"/>
    <w:rsid w:val="00063AA1"/>
    <w:rsid w:val="00077EA8"/>
    <w:rsid w:val="00081E53"/>
    <w:rsid w:val="000854B8"/>
    <w:rsid w:val="000A5055"/>
    <w:rsid w:val="000A6560"/>
    <w:rsid w:val="000B1C33"/>
    <w:rsid w:val="000F3AB3"/>
    <w:rsid w:val="000F4D0B"/>
    <w:rsid w:val="00100CA6"/>
    <w:rsid w:val="0010114E"/>
    <w:rsid w:val="0013094C"/>
    <w:rsid w:val="001367C4"/>
    <w:rsid w:val="001368BF"/>
    <w:rsid w:val="00147B00"/>
    <w:rsid w:val="00151CB5"/>
    <w:rsid w:val="00164654"/>
    <w:rsid w:val="00170427"/>
    <w:rsid w:val="001755A3"/>
    <w:rsid w:val="00186B04"/>
    <w:rsid w:val="001A475C"/>
    <w:rsid w:val="001D26F9"/>
    <w:rsid w:val="001E4384"/>
    <w:rsid w:val="001F1DC3"/>
    <w:rsid w:val="001F46FA"/>
    <w:rsid w:val="001F5041"/>
    <w:rsid w:val="00226950"/>
    <w:rsid w:val="00227D76"/>
    <w:rsid w:val="002314D2"/>
    <w:rsid w:val="0025053A"/>
    <w:rsid w:val="00253930"/>
    <w:rsid w:val="00261E48"/>
    <w:rsid w:val="002B70F4"/>
    <w:rsid w:val="002C3DF0"/>
    <w:rsid w:val="002E3310"/>
    <w:rsid w:val="00301672"/>
    <w:rsid w:val="00311668"/>
    <w:rsid w:val="00333C95"/>
    <w:rsid w:val="00340D03"/>
    <w:rsid w:val="003736EB"/>
    <w:rsid w:val="003915FF"/>
    <w:rsid w:val="00391933"/>
    <w:rsid w:val="003D1DD0"/>
    <w:rsid w:val="003D3727"/>
    <w:rsid w:val="003F0DAD"/>
    <w:rsid w:val="003F6BA0"/>
    <w:rsid w:val="004244A7"/>
    <w:rsid w:val="0043086C"/>
    <w:rsid w:val="00434D51"/>
    <w:rsid w:val="00494CA3"/>
    <w:rsid w:val="004B35B8"/>
    <w:rsid w:val="004F1F52"/>
    <w:rsid w:val="00501D33"/>
    <w:rsid w:val="005112BE"/>
    <w:rsid w:val="005237A8"/>
    <w:rsid w:val="00524765"/>
    <w:rsid w:val="005249CF"/>
    <w:rsid w:val="005335F5"/>
    <w:rsid w:val="00534647"/>
    <w:rsid w:val="00535A42"/>
    <w:rsid w:val="00541467"/>
    <w:rsid w:val="005419D2"/>
    <w:rsid w:val="00550792"/>
    <w:rsid w:val="00575144"/>
    <w:rsid w:val="005A0D8F"/>
    <w:rsid w:val="005A1E5B"/>
    <w:rsid w:val="005B071F"/>
    <w:rsid w:val="005B4F75"/>
    <w:rsid w:val="005C0186"/>
    <w:rsid w:val="005C3179"/>
    <w:rsid w:val="005E137C"/>
    <w:rsid w:val="005E539D"/>
    <w:rsid w:val="005F408A"/>
    <w:rsid w:val="005F4F4F"/>
    <w:rsid w:val="0060771F"/>
    <w:rsid w:val="00611936"/>
    <w:rsid w:val="00616279"/>
    <w:rsid w:val="006407B0"/>
    <w:rsid w:val="006416E1"/>
    <w:rsid w:val="006574E9"/>
    <w:rsid w:val="00663048"/>
    <w:rsid w:val="0069700A"/>
    <w:rsid w:val="006A51AD"/>
    <w:rsid w:val="006B0A76"/>
    <w:rsid w:val="006D4143"/>
    <w:rsid w:val="006D7627"/>
    <w:rsid w:val="006E13D8"/>
    <w:rsid w:val="006E4286"/>
    <w:rsid w:val="006F3EFF"/>
    <w:rsid w:val="007017E4"/>
    <w:rsid w:val="0070256B"/>
    <w:rsid w:val="0072433D"/>
    <w:rsid w:val="00733F54"/>
    <w:rsid w:val="007448CB"/>
    <w:rsid w:val="00747581"/>
    <w:rsid w:val="00752BF9"/>
    <w:rsid w:val="00755908"/>
    <w:rsid w:val="0076139D"/>
    <w:rsid w:val="00766F8B"/>
    <w:rsid w:val="00770B2E"/>
    <w:rsid w:val="00770CFB"/>
    <w:rsid w:val="00772BD6"/>
    <w:rsid w:val="00781885"/>
    <w:rsid w:val="0079077C"/>
    <w:rsid w:val="0079624F"/>
    <w:rsid w:val="007A01CA"/>
    <w:rsid w:val="007A48E8"/>
    <w:rsid w:val="007D0E5B"/>
    <w:rsid w:val="007E36B1"/>
    <w:rsid w:val="007F1B8B"/>
    <w:rsid w:val="00802313"/>
    <w:rsid w:val="008156D1"/>
    <w:rsid w:val="00824C0A"/>
    <w:rsid w:val="00827F2E"/>
    <w:rsid w:val="008462A5"/>
    <w:rsid w:val="00855A00"/>
    <w:rsid w:val="008606FC"/>
    <w:rsid w:val="00870595"/>
    <w:rsid w:val="00875B92"/>
    <w:rsid w:val="00894042"/>
    <w:rsid w:val="008A6871"/>
    <w:rsid w:val="008B4A96"/>
    <w:rsid w:val="008D2218"/>
    <w:rsid w:val="008E12BF"/>
    <w:rsid w:val="008E70C3"/>
    <w:rsid w:val="00900A43"/>
    <w:rsid w:val="00930D22"/>
    <w:rsid w:val="00950F71"/>
    <w:rsid w:val="00952506"/>
    <w:rsid w:val="00956E55"/>
    <w:rsid w:val="00970434"/>
    <w:rsid w:val="009769FF"/>
    <w:rsid w:val="009826AA"/>
    <w:rsid w:val="00983AAB"/>
    <w:rsid w:val="00987374"/>
    <w:rsid w:val="0099690C"/>
    <w:rsid w:val="009A51A6"/>
    <w:rsid w:val="009C2557"/>
    <w:rsid w:val="009C28F3"/>
    <w:rsid w:val="009C49EF"/>
    <w:rsid w:val="009D60C4"/>
    <w:rsid w:val="009E2578"/>
    <w:rsid w:val="009E39B2"/>
    <w:rsid w:val="009F64DC"/>
    <w:rsid w:val="00A37B99"/>
    <w:rsid w:val="00A47169"/>
    <w:rsid w:val="00A762A0"/>
    <w:rsid w:val="00A77304"/>
    <w:rsid w:val="00A82D68"/>
    <w:rsid w:val="00AA3339"/>
    <w:rsid w:val="00AC1619"/>
    <w:rsid w:val="00AC51F1"/>
    <w:rsid w:val="00AD0ACA"/>
    <w:rsid w:val="00AE616F"/>
    <w:rsid w:val="00B40B7E"/>
    <w:rsid w:val="00B47099"/>
    <w:rsid w:val="00B51DA5"/>
    <w:rsid w:val="00B57D6F"/>
    <w:rsid w:val="00B61426"/>
    <w:rsid w:val="00B70658"/>
    <w:rsid w:val="00B82DD3"/>
    <w:rsid w:val="00B858B5"/>
    <w:rsid w:val="00BA199E"/>
    <w:rsid w:val="00BB0E01"/>
    <w:rsid w:val="00BB4748"/>
    <w:rsid w:val="00BD20F0"/>
    <w:rsid w:val="00BE62E8"/>
    <w:rsid w:val="00C05D42"/>
    <w:rsid w:val="00C20AAF"/>
    <w:rsid w:val="00C30112"/>
    <w:rsid w:val="00C33D88"/>
    <w:rsid w:val="00C529B8"/>
    <w:rsid w:val="00C628C3"/>
    <w:rsid w:val="00C70436"/>
    <w:rsid w:val="00C76E48"/>
    <w:rsid w:val="00C76FC6"/>
    <w:rsid w:val="00C77A26"/>
    <w:rsid w:val="00C82DF3"/>
    <w:rsid w:val="00C8492D"/>
    <w:rsid w:val="00C84F25"/>
    <w:rsid w:val="00CC5483"/>
    <w:rsid w:val="00CD3149"/>
    <w:rsid w:val="00CE25B0"/>
    <w:rsid w:val="00D04FC0"/>
    <w:rsid w:val="00D21E53"/>
    <w:rsid w:val="00D24152"/>
    <w:rsid w:val="00D24DE0"/>
    <w:rsid w:val="00D309CC"/>
    <w:rsid w:val="00D32699"/>
    <w:rsid w:val="00D331C6"/>
    <w:rsid w:val="00D3417F"/>
    <w:rsid w:val="00D34F66"/>
    <w:rsid w:val="00D452C5"/>
    <w:rsid w:val="00D62DCA"/>
    <w:rsid w:val="00D64321"/>
    <w:rsid w:val="00D64C09"/>
    <w:rsid w:val="00D67C06"/>
    <w:rsid w:val="00D84E9B"/>
    <w:rsid w:val="00DA008C"/>
    <w:rsid w:val="00DA1BD8"/>
    <w:rsid w:val="00DA35E3"/>
    <w:rsid w:val="00DA76AF"/>
    <w:rsid w:val="00DB22A7"/>
    <w:rsid w:val="00DC4762"/>
    <w:rsid w:val="00DD427E"/>
    <w:rsid w:val="00DF1203"/>
    <w:rsid w:val="00DF67D5"/>
    <w:rsid w:val="00E0235B"/>
    <w:rsid w:val="00E04C71"/>
    <w:rsid w:val="00E46B81"/>
    <w:rsid w:val="00E679F6"/>
    <w:rsid w:val="00E74E99"/>
    <w:rsid w:val="00E80C54"/>
    <w:rsid w:val="00E915A4"/>
    <w:rsid w:val="00E94CDF"/>
    <w:rsid w:val="00EB3844"/>
    <w:rsid w:val="00ED045A"/>
    <w:rsid w:val="00ED54DF"/>
    <w:rsid w:val="00F0794D"/>
    <w:rsid w:val="00F1138C"/>
    <w:rsid w:val="00F324B1"/>
    <w:rsid w:val="00F45983"/>
    <w:rsid w:val="00F53481"/>
    <w:rsid w:val="00F54BD0"/>
    <w:rsid w:val="00F56FAB"/>
    <w:rsid w:val="00F74688"/>
    <w:rsid w:val="00F92A7B"/>
    <w:rsid w:val="00FA45EE"/>
    <w:rsid w:val="00FB75B6"/>
    <w:rsid w:val="00FD4DF4"/>
    <w:rsid w:val="00FE1FD8"/>
    <w:rsid w:val="00FF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013F71D"/>
  <w15:chartTrackingRefBased/>
  <w15:docId w15:val="{34B48D7D-66FA-4FDA-B075-1EA83437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26" w:hanging="226"/>
    </w:pPr>
    <w:rPr>
      <w:b/>
    </w:rPr>
  </w:style>
  <w:style w:type="paragraph" w:styleId="2">
    <w:name w:val="Body Text Indent 2"/>
    <w:basedOn w:val="a"/>
    <w:pPr>
      <w:ind w:left="452" w:hanging="452"/>
    </w:pPr>
    <w:rPr>
      <w:rFonts w:ascii="ＭＳ 明朝" w:hAnsi="ＭＳ 明朝"/>
      <w:b/>
    </w:rPr>
  </w:style>
  <w:style w:type="paragraph" w:styleId="3">
    <w:name w:val="Body Text Indent 3"/>
    <w:basedOn w:val="a"/>
    <w:pPr>
      <w:ind w:left="442" w:hanging="442"/>
    </w:pPr>
    <w:rPr>
      <w:rFonts w:ascii="ＭＳ 明朝" w:hAnsi="ＭＳ 明朝"/>
      <w:b/>
    </w:rPr>
  </w:style>
  <w:style w:type="paragraph" w:styleId="a4">
    <w:name w:val="header"/>
    <w:basedOn w:val="a"/>
    <w:rsid w:val="00733F5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33F54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733F54"/>
  </w:style>
  <w:style w:type="paragraph" w:styleId="a7">
    <w:name w:val="Note Heading"/>
    <w:basedOn w:val="a"/>
    <w:next w:val="a"/>
    <w:rsid w:val="000A6560"/>
    <w:pPr>
      <w:jc w:val="center"/>
    </w:pPr>
    <w:rPr>
      <w:sz w:val="21"/>
      <w:szCs w:val="24"/>
    </w:rPr>
  </w:style>
  <w:style w:type="paragraph" w:styleId="a8">
    <w:name w:val="Date"/>
    <w:basedOn w:val="a"/>
    <w:next w:val="a"/>
    <w:rsid w:val="000A6560"/>
    <w:rPr>
      <w:sz w:val="21"/>
    </w:rPr>
  </w:style>
  <w:style w:type="table" w:styleId="a9">
    <w:name w:val="Table Grid"/>
    <w:basedOn w:val="a1"/>
    <w:rsid w:val="004B3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BE62E8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BE62E8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&#27861;&#21046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6657F-6190-4A30-A3B7-423B881E2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法制.dot</Template>
  <TotalTime>3</TotalTime>
  <Pages>1</Pages>
  <Words>111</Words>
  <Characters>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橿原市告示第　　号</vt:lpstr>
      <vt:lpstr>橿原市告示第　　号</vt:lpstr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橿原市告示第　　号</dc:title>
  <dc:subject/>
  <dc:creator>橿原市</dc:creator>
  <cp:keywords/>
  <cp:lastModifiedBy>n02334</cp:lastModifiedBy>
  <cp:revision>3</cp:revision>
  <cp:lastPrinted>2023-04-28T10:30:00Z</cp:lastPrinted>
  <dcterms:created xsi:type="dcterms:W3CDTF">2026-02-13T02:32:00Z</dcterms:created>
  <dcterms:modified xsi:type="dcterms:W3CDTF">2026-03-06T07:17:00Z</dcterms:modified>
</cp:coreProperties>
</file>