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560" w:rsidRPr="00862F46" w:rsidRDefault="00FA45EE" w:rsidP="000A6560">
      <w:pPr>
        <w:rPr>
          <w:rFonts w:hint="eastAsia"/>
        </w:rPr>
      </w:pPr>
      <w:r>
        <w:rPr>
          <w:rFonts w:hint="eastAsia"/>
        </w:rPr>
        <w:t>様式第１号</w:t>
      </w:r>
    </w:p>
    <w:p w:rsidR="000A6560" w:rsidRPr="00862F46" w:rsidRDefault="00220049" w:rsidP="000A6560">
      <w:pPr>
        <w:jc w:val="right"/>
        <w:rPr>
          <w:rFonts w:hint="eastAsia"/>
        </w:rPr>
      </w:pPr>
      <w:r>
        <w:rPr>
          <w:rFonts w:hint="eastAsia"/>
        </w:rPr>
        <w:t>令和</w:t>
      </w:r>
      <w:r w:rsidR="000A6560" w:rsidRPr="00862F46">
        <w:rPr>
          <w:rFonts w:hint="eastAsia"/>
        </w:rPr>
        <w:t xml:space="preserve">　　年　　月　　日</w:t>
      </w:r>
    </w:p>
    <w:p w:rsidR="000A6560" w:rsidRPr="00862F46" w:rsidRDefault="000A6560" w:rsidP="000A6560">
      <w:pPr>
        <w:rPr>
          <w:rFonts w:hint="eastAsia"/>
        </w:rPr>
      </w:pPr>
    </w:p>
    <w:p w:rsidR="00FB20F4" w:rsidRDefault="00FB20F4" w:rsidP="00FB20F4">
      <w:pPr>
        <w:rPr>
          <w:rFonts w:hint="eastAsia"/>
        </w:rPr>
      </w:pPr>
      <w:r>
        <w:rPr>
          <w:rFonts w:hint="eastAsia"/>
        </w:rPr>
        <w:t>橿原市</w:t>
      </w:r>
    </w:p>
    <w:p w:rsidR="000A6560" w:rsidRPr="00862F46" w:rsidRDefault="00FB20F4" w:rsidP="00FB20F4">
      <w:pPr>
        <w:rPr>
          <w:rFonts w:hint="eastAsia"/>
        </w:rPr>
      </w:pPr>
      <w:r>
        <w:rPr>
          <w:rFonts w:hint="eastAsia"/>
        </w:rPr>
        <w:t>橿原市長</w:t>
      </w:r>
      <w:r>
        <w:rPr>
          <w:rFonts w:hint="eastAsia"/>
        </w:rPr>
        <w:t xml:space="preserve">   </w:t>
      </w:r>
      <w:r>
        <w:rPr>
          <w:rFonts w:hint="eastAsia"/>
        </w:rPr>
        <w:t>亀　田　忠　彦</w:t>
      </w:r>
      <w:r w:rsidR="000A6560" w:rsidRPr="00862F46">
        <w:rPr>
          <w:rFonts w:hint="eastAsia"/>
        </w:rPr>
        <w:t xml:space="preserve">　</w:t>
      </w:r>
      <w:r w:rsidR="006D7627">
        <w:rPr>
          <w:rFonts w:hint="eastAsia"/>
        </w:rPr>
        <w:t xml:space="preserve">　</w:t>
      </w:r>
      <w:r w:rsidR="000A6560" w:rsidRPr="00862F46">
        <w:rPr>
          <w:rFonts w:hint="eastAsia"/>
        </w:rPr>
        <w:t>様</w:t>
      </w:r>
    </w:p>
    <w:p w:rsidR="000A6560" w:rsidRPr="00862F46" w:rsidRDefault="000A6560" w:rsidP="000A6560">
      <w:pPr>
        <w:rPr>
          <w:rFonts w:hint="eastAsia"/>
        </w:rPr>
      </w:pPr>
    </w:p>
    <w:p w:rsidR="000A6560" w:rsidRPr="00862F46" w:rsidRDefault="000A6560" w:rsidP="000A6560">
      <w:pPr>
        <w:rPr>
          <w:rFonts w:hint="eastAsia"/>
          <w:u w:val="single"/>
        </w:rPr>
      </w:pPr>
      <w:r w:rsidRPr="00862F46">
        <w:rPr>
          <w:rFonts w:hint="eastAsia"/>
        </w:rPr>
        <w:t xml:space="preserve">　　　　</w:t>
      </w:r>
      <w:r w:rsidRPr="00862F46">
        <w:rPr>
          <w:rFonts w:hint="eastAsia"/>
        </w:rPr>
        <w:t xml:space="preserve">                   </w:t>
      </w:r>
      <w:r w:rsidR="00FA45EE">
        <w:rPr>
          <w:rFonts w:hint="eastAsia"/>
        </w:rPr>
        <w:t xml:space="preserve">　　　</w:t>
      </w:r>
      <w:r w:rsidRPr="00862F46">
        <w:rPr>
          <w:rFonts w:hint="eastAsia"/>
        </w:rPr>
        <w:t xml:space="preserve"> </w:t>
      </w:r>
      <w:r w:rsidRPr="00862F46">
        <w:rPr>
          <w:rFonts w:hint="eastAsia"/>
        </w:rPr>
        <w:t>住所又は所在地</w:t>
      </w:r>
    </w:p>
    <w:p w:rsidR="000A6560" w:rsidRPr="00862F46" w:rsidRDefault="000A6560" w:rsidP="000A6560">
      <w:pPr>
        <w:rPr>
          <w:rFonts w:hint="eastAsia"/>
          <w:u w:val="single"/>
        </w:rPr>
      </w:pPr>
      <w:r w:rsidRPr="00862F46">
        <w:rPr>
          <w:rFonts w:hint="eastAsia"/>
        </w:rPr>
        <w:t xml:space="preserve">　　　　</w:t>
      </w:r>
      <w:r w:rsidRPr="00862F46">
        <w:rPr>
          <w:rFonts w:hint="eastAsia"/>
        </w:rPr>
        <w:t xml:space="preserve">                    </w:t>
      </w:r>
      <w:r>
        <w:rPr>
          <w:rFonts w:hint="eastAsia"/>
        </w:rPr>
        <w:t xml:space="preserve">　　　</w:t>
      </w:r>
      <w:r w:rsidRPr="00862F46">
        <w:rPr>
          <w:rFonts w:hint="eastAsia"/>
        </w:rPr>
        <w:t>商</w:t>
      </w:r>
      <w:r w:rsidRPr="00862F46">
        <w:rPr>
          <w:rFonts w:hint="eastAsia"/>
        </w:rPr>
        <w:t xml:space="preserve"> </w:t>
      </w:r>
      <w:r w:rsidRPr="00862F46">
        <w:rPr>
          <w:rFonts w:hint="eastAsia"/>
        </w:rPr>
        <w:t>号又は名</w:t>
      </w:r>
      <w:r w:rsidRPr="00862F46">
        <w:rPr>
          <w:rFonts w:hint="eastAsia"/>
        </w:rPr>
        <w:t xml:space="preserve"> </w:t>
      </w:r>
      <w:r w:rsidRPr="00862F46">
        <w:rPr>
          <w:rFonts w:hint="eastAsia"/>
        </w:rPr>
        <w:t>称</w:t>
      </w:r>
    </w:p>
    <w:p w:rsidR="000A6560" w:rsidRPr="00862F46" w:rsidRDefault="000A6560" w:rsidP="000A6560">
      <w:pPr>
        <w:rPr>
          <w:rFonts w:hint="eastAsia"/>
        </w:rPr>
      </w:pPr>
      <w:r w:rsidRPr="00862F46">
        <w:rPr>
          <w:rFonts w:hint="eastAsia"/>
        </w:rPr>
        <w:t xml:space="preserve">　　　　</w:t>
      </w:r>
      <w:r w:rsidRPr="00862F46">
        <w:rPr>
          <w:rFonts w:hint="eastAsia"/>
        </w:rPr>
        <w:t xml:space="preserve">                   </w:t>
      </w:r>
      <w:r>
        <w:rPr>
          <w:rFonts w:hint="eastAsia"/>
        </w:rPr>
        <w:t xml:space="preserve">　　　</w:t>
      </w:r>
      <w:r w:rsidRPr="00862F46">
        <w:rPr>
          <w:rFonts w:hint="eastAsia"/>
        </w:rPr>
        <w:t xml:space="preserve"> </w:t>
      </w:r>
      <w:r w:rsidRPr="00862F46">
        <w:rPr>
          <w:rFonts w:hint="eastAsia"/>
        </w:rPr>
        <w:t xml:space="preserve">代表者（役職）氏名　</w:t>
      </w:r>
      <w:r w:rsidR="00FA45EE">
        <w:rPr>
          <w:rFonts w:hint="eastAsia"/>
        </w:rPr>
        <w:t xml:space="preserve">　　　</w:t>
      </w:r>
      <w:r w:rsidRPr="00862F46">
        <w:rPr>
          <w:rFonts w:hint="eastAsia"/>
        </w:rPr>
        <w:t xml:space="preserve">　　　　　　　　　　</w:t>
      </w:r>
    </w:p>
    <w:p w:rsidR="000A6560" w:rsidRPr="00862F46" w:rsidRDefault="000A6560" w:rsidP="000A6560">
      <w:pPr>
        <w:rPr>
          <w:rFonts w:hint="eastAsia"/>
        </w:rPr>
      </w:pPr>
    </w:p>
    <w:p w:rsidR="000A6560" w:rsidRPr="00862F46" w:rsidRDefault="000A6560" w:rsidP="000A6560">
      <w:pPr>
        <w:rPr>
          <w:rFonts w:hint="eastAsia"/>
        </w:rPr>
      </w:pPr>
    </w:p>
    <w:p w:rsidR="000A6560" w:rsidRPr="00862F46" w:rsidRDefault="000A6560" w:rsidP="000A6560">
      <w:pPr>
        <w:jc w:val="center"/>
        <w:rPr>
          <w:rFonts w:hint="eastAsia"/>
          <w:b/>
          <w:sz w:val="40"/>
          <w:szCs w:val="40"/>
        </w:rPr>
      </w:pPr>
      <w:r w:rsidRPr="00862F46">
        <w:rPr>
          <w:rFonts w:hint="eastAsia"/>
          <w:b/>
          <w:sz w:val="40"/>
          <w:szCs w:val="40"/>
        </w:rPr>
        <w:t>参　加　表　明　書</w:t>
      </w:r>
    </w:p>
    <w:p w:rsidR="000A6560" w:rsidRPr="00862F46" w:rsidRDefault="000A6560" w:rsidP="000A6560">
      <w:pPr>
        <w:rPr>
          <w:rFonts w:hint="eastAsia"/>
        </w:rPr>
      </w:pPr>
    </w:p>
    <w:p w:rsidR="000A6560" w:rsidRPr="00862F46" w:rsidRDefault="000A6560" w:rsidP="006D7627">
      <w:pPr>
        <w:ind w:firstLineChars="100" w:firstLine="227"/>
        <w:rPr>
          <w:rFonts w:hint="eastAsia"/>
        </w:rPr>
      </w:pPr>
      <w:r w:rsidRPr="00862F46">
        <w:rPr>
          <w:rFonts w:hint="eastAsia"/>
        </w:rPr>
        <w:t>次のプロポーザル</w:t>
      </w:r>
      <w:r w:rsidR="006D7627">
        <w:rPr>
          <w:rFonts w:hint="eastAsia"/>
        </w:rPr>
        <w:t>案件へ</w:t>
      </w:r>
      <w:r w:rsidRPr="00862F46">
        <w:rPr>
          <w:rFonts w:hint="eastAsia"/>
        </w:rPr>
        <w:t>の参加を申し込みます。</w:t>
      </w:r>
    </w:p>
    <w:p w:rsidR="000A6560" w:rsidRPr="00862F46" w:rsidRDefault="000A6560" w:rsidP="000A6560">
      <w:pPr>
        <w:rPr>
          <w:rFonts w:hint="eastAsia"/>
        </w:rPr>
      </w:pPr>
    </w:p>
    <w:p w:rsidR="000A6560" w:rsidRDefault="005A1E5B" w:rsidP="005A1E5B">
      <w:pPr>
        <w:rPr>
          <w:rFonts w:hint="eastAsia"/>
        </w:rPr>
      </w:pPr>
      <w:r>
        <w:rPr>
          <w:rFonts w:hint="eastAsia"/>
        </w:rPr>
        <w:t xml:space="preserve">件　　</w:t>
      </w:r>
      <w:r w:rsidR="000A6560" w:rsidRPr="00862F46">
        <w:rPr>
          <w:rFonts w:hint="eastAsia"/>
        </w:rPr>
        <w:t>名：</w:t>
      </w:r>
      <w:r w:rsidR="00AF3D50">
        <w:rPr>
          <w:rFonts w:hint="eastAsia"/>
        </w:rPr>
        <w:t>橿原市男女共同参画行動計画（第４次）策定業務</w:t>
      </w:r>
    </w:p>
    <w:p w:rsidR="005A1E5B" w:rsidRPr="00862F46" w:rsidRDefault="005A1E5B" w:rsidP="005A1E5B">
      <w:pPr>
        <w:rPr>
          <w:rFonts w:hint="eastAsia"/>
        </w:rPr>
      </w:pPr>
    </w:p>
    <w:p w:rsidR="000A6560" w:rsidRDefault="00AC51F1" w:rsidP="000A6560">
      <w:pPr>
        <w:rPr>
          <w:rFonts w:hint="eastAsia"/>
        </w:rPr>
      </w:pPr>
      <w:r>
        <w:rPr>
          <w:rFonts w:hint="eastAsia"/>
        </w:rPr>
        <w:t>所管課（発注課）</w:t>
      </w:r>
      <w:r w:rsidR="005A1E5B">
        <w:rPr>
          <w:rFonts w:hint="eastAsia"/>
        </w:rPr>
        <w:t>名</w:t>
      </w:r>
      <w:r>
        <w:rPr>
          <w:rFonts w:hint="eastAsia"/>
        </w:rPr>
        <w:t>：</w:t>
      </w:r>
      <w:r w:rsidR="00AF3D50">
        <w:rPr>
          <w:rFonts w:hint="eastAsia"/>
        </w:rPr>
        <w:t>ジェンダー共生推進室</w:t>
      </w:r>
      <w:bookmarkStart w:id="0" w:name="_GoBack"/>
      <w:bookmarkEnd w:id="0"/>
    </w:p>
    <w:p w:rsidR="006D7627" w:rsidRDefault="006D7627" w:rsidP="000A6560">
      <w:pPr>
        <w:rPr>
          <w:rFonts w:hint="eastAsia"/>
        </w:rPr>
      </w:pPr>
    </w:p>
    <w:p w:rsidR="006D7627" w:rsidRDefault="006D7627" w:rsidP="000A6560">
      <w:pPr>
        <w:rPr>
          <w:rFonts w:hint="eastAsia"/>
        </w:rPr>
      </w:pPr>
    </w:p>
    <w:p w:rsidR="006D7627" w:rsidRDefault="006D7627" w:rsidP="000A6560">
      <w:pPr>
        <w:rPr>
          <w:rFonts w:hint="eastAsia"/>
        </w:rPr>
      </w:pPr>
    </w:p>
    <w:p w:rsidR="006D7627" w:rsidRDefault="006D7627" w:rsidP="000A6560">
      <w:pPr>
        <w:rPr>
          <w:rFonts w:hint="eastAsia"/>
        </w:rPr>
      </w:pPr>
    </w:p>
    <w:p w:rsidR="00CC5483" w:rsidRPr="00862F46" w:rsidRDefault="00CC5483" w:rsidP="000A6560">
      <w:pPr>
        <w:rPr>
          <w:rFonts w:hint="eastAsia"/>
        </w:rPr>
      </w:pPr>
    </w:p>
    <w:p w:rsidR="000A6560" w:rsidRPr="00862F46" w:rsidRDefault="000A6560" w:rsidP="000A6560">
      <w:pPr>
        <w:ind w:firstLineChars="1200" w:firstLine="2721"/>
        <w:rPr>
          <w:rFonts w:hint="eastAsia"/>
        </w:rPr>
      </w:pPr>
      <w:r>
        <w:rPr>
          <w:rFonts w:hint="eastAsia"/>
        </w:rPr>
        <w:t>本プロポーザル</w:t>
      </w:r>
      <w:r w:rsidR="006D7627">
        <w:rPr>
          <w:rFonts w:hint="eastAsia"/>
        </w:rPr>
        <w:t>案件</w:t>
      </w:r>
      <w:r>
        <w:rPr>
          <w:rFonts w:hint="eastAsia"/>
        </w:rPr>
        <w:t>に係る担当者の連絡先</w:t>
      </w:r>
    </w:p>
    <w:p w:rsidR="000A6560" w:rsidRPr="00862F46" w:rsidRDefault="000A6560" w:rsidP="000A6560">
      <w:pPr>
        <w:ind w:firstLineChars="1200" w:firstLine="2721"/>
        <w:rPr>
          <w:rFonts w:hint="eastAsia"/>
        </w:rPr>
      </w:pPr>
      <w:r w:rsidRPr="00862F46">
        <w:rPr>
          <w:rFonts w:hint="eastAsia"/>
        </w:rPr>
        <w:t xml:space="preserve">　担当部署名</w:t>
      </w:r>
    </w:p>
    <w:p w:rsidR="000A6560" w:rsidRPr="00862F46" w:rsidRDefault="000A6560" w:rsidP="000A6560">
      <w:pPr>
        <w:ind w:firstLineChars="1200" w:firstLine="2721"/>
        <w:rPr>
          <w:rFonts w:hint="eastAsia"/>
        </w:rPr>
      </w:pPr>
      <w:r w:rsidRPr="00862F46">
        <w:rPr>
          <w:rFonts w:hint="eastAsia"/>
        </w:rPr>
        <w:t xml:space="preserve">　担当者名</w:t>
      </w:r>
    </w:p>
    <w:p w:rsidR="000A6560" w:rsidRPr="00862F46" w:rsidRDefault="000A6560" w:rsidP="000A6560">
      <w:pPr>
        <w:ind w:firstLineChars="1200" w:firstLine="2721"/>
        <w:rPr>
          <w:rFonts w:hint="eastAsia"/>
        </w:rPr>
      </w:pPr>
      <w:r w:rsidRPr="00862F46">
        <w:rPr>
          <w:rFonts w:hint="eastAsia"/>
        </w:rPr>
        <w:t xml:space="preserve">　電話番号</w:t>
      </w:r>
    </w:p>
    <w:p w:rsidR="000A6560" w:rsidRPr="00862F46" w:rsidRDefault="000A6560" w:rsidP="000A6560">
      <w:pPr>
        <w:ind w:firstLineChars="1200" w:firstLine="2721"/>
        <w:rPr>
          <w:rFonts w:hint="eastAsia"/>
        </w:rPr>
      </w:pPr>
      <w:r w:rsidRPr="00862F46">
        <w:rPr>
          <w:rFonts w:hint="eastAsia"/>
        </w:rPr>
        <w:t xml:space="preserve">　</w:t>
      </w:r>
      <w:r w:rsidRPr="00862F46">
        <w:rPr>
          <w:rFonts w:hint="eastAsia"/>
        </w:rPr>
        <w:t>FAX</w:t>
      </w:r>
      <w:r w:rsidRPr="00862F46">
        <w:rPr>
          <w:rFonts w:hint="eastAsia"/>
        </w:rPr>
        <w:t>番号</w:t>
      </w:r>
    </w:p>
    <w:p w:rsidR="000A6560" w:rsidRPr="00862F46" w:rsidRDefault="000A6560" w:rsidP="006D7627">
      <w:pPr>
        <w:ind w:firstLineChars="1200" w:firstLine="2721"/>
        <w:rPr>
          <w:rFonts w:hint="eastAsia"/>
        </w:rPr>
      </w:pPr>
      <w:r w:rsidRPr="00862F46">
        <w:rPr>
          <w:rFonts w:hint="eastAsia"/>
        </w:rPr>
        <w:t xml:space="preserve">　</w:t>
      </w:r>
      <w:r w:rsidRPr="00862F46">
        <w:rPr>
          <w:rFonts w:hint="eastAsia"/>
        </w:rPr>
        <w:t>E-mail</w:t>
      </w:r>
      <w:r w:rsidRPr="00862F46">
        <w:rPr>
          <w:rFonts w:hint="eastAsia"/>
        </w:rPr>
        <w:t>ｱﾄﾞﾚｽ</w:t>
      </w:r>
    </w:p>
    <w:sectPr w:rsidR="000A6560" w:rsidRPr="00862F46" w:rsidSect="00733F54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61B8" w:rsidRDefault="00D461B8">
      <w:r>
        <w:separator/>
      </w:r>
    </w:p>
  </w:endnote>
  <w:endnote w:type="continuationSeparator" w:id="0">
    <w:p w:rsidR="00D461B8" w:rsidRDefault="00D46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61B8" w:rsidRDefault="00D461B8">
      <w:r>
        <w:separator/>
      </w:r>
    </w:p>
  </w:footnote>
  <w:footnote w:type="continuationSeparator" w:id="0">
    <w:p w:rsidR="00D461B8" w:rsidRDefault="00D46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CE3EF7"/>
    <w:multiLevelType w:val="hybridMultilevel"/>
    <w:tmpl w:val="7DD6FD6A"/>
    <w:lvl w:ilvl="0" w:tplc="2F3EB9F4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6FA"/>
    <w:rsid w:val="00011A5B"/>
    <w:rsid w:val="0002078F"/>
    <w:rsid w:val="00047D67"/>
    <w:rsid w:val="0006004D"/>
    <w:rsid w:val="00063AA1"/>
    <w:rsid w:val="00077EA8"/>
    <w:rsid w:val="00081E53"/>
    <w:rsid w:val="000854B8"/>
    <w:rsid w:val="000A5055"/>
    <w:rsid w:val="000A6560"/>
    <w:rsid w:val="000B1C33"/>
    <w:rsid w:val="000F4D0B"/>
    <w:rsid w:val="00100CA6"/>
    <w:rsid w:val="0010114E"/>
    <w:rsid w:val="0013094C"/>
    <w:rsid w:val="001367C4"/>
    <w:rsid w:val="001368BF"/>
    <w:rsid w:val="00147B00"/>
    <w:rsid w:val="00151CB5"/>
    <w:rsid w:val="00164654"/>
    <w:rsid w:val="00170427"/>
    <w:rsid w:val="001755A3"/>
    <w:rsid w:val="00186B04"/>
    <w:rsid w:val="001A475C"/>
    <w:rsid w:val="001D26F9"/>
    <w:rsid w:val="001E4384"/>
    <w:rsid w:val="001F1DC3"/>
    <w:rsid w:val="001F46FA"/>
    <w:rsid w:val="001F5041"/>
    <w:rsid w:val="00220049"/>
    <w:rsid w:val="00226950"/>
    <w:rsid w:val="00227D76"/>
    <w:rsid w:val="002314D2"/>
    <w:rsid w:val="00253930"/>
    <w:rsid w:val="00261E48"/>
    <w:rsid w:val="002B70F4"/>
    <w:rsid w:val="002C3DF0"/>
    <w:rsid w:val="002E3310"/>
    <w:rsid w:val="00301672"/>
    <w:rsid w:val="00311668"/>
    <w:rsid w:val="00333C95"/>
    <w:rsid w:val="00340D03"/>
    <w:rsid w:val="003915FF"/>
    <w:rsid w:val="00391933"/>
    <w:rsid w:val="003D1DD0"/>
    <w:rsid w:val="003D3727"/>
    <w:rsid w:val="003F0DAD"/>
    <w:rsid w:val="003F6BA0"/>
    <w:rsid w:val="004244A7"/>
    <w:rsid w:val="0043086C"/>
    <w:rsid w:val="00434D51"/>
    <w:rsid w:val="00494CA3"/>
    <w:rsid w:val="004F1F52"/>
    <w:rsid w:val="00501D33"/>
    <w:rsid w:val="005112BE"/>
    <w:rsid w:val="005237A8"/>
    <w:rsid w:val="00524765"/>
    <w:rsid w:val="005249CF"/>
    <w:rsid w:val="005335F5"/>
    <w:rsid w:val="00534647"/>
    <w:rsid w:val="00535A42"/>
    <w:rsid w:val="00541467"/>
    <w:rsid w:val="00550792"/>
    <w:rsid w:val="00575144"/>
    <w:rsid w:val="005A1E5B"/>
    <w:rsid w:val="005B071F"/>
    <w:rsid w:val="005B4F75"/>
    <w:rsid w:val="005C0186"/>
    <w:rsid w:val="005C3179"/>
    <w:rsid w:val="005E137C"/>
    <w:rsid w:val="005E539D"/>
    <w:rsid w:val="005F408A"/>
    <w:rsid w:val="0060771F"/>
    <w:rsid w:val="00611936"/>
    <w:rsid w:val="00616279"/>
    <w:rsid w:val="006407B0"/>
    <w:rsid w:val="006416E1"/>
    <w:rsid w:val="006574E9"/>
    <w:rsid w:val="00663048"/>
    <w:rsid w:val="0069700A"/>
    <w:rsid w:val="006A51AD"/>
    <w:rsid w:val="006D4143"/>
    <w:rsid w:val="006D7627"/>
    <w:rsid w:val="006E13D8"/>
    <w:rsid w:val="006E4286"/>
    <w:rsid w:val="006F3EFF"/>
    <w:rsid w:val="007017E4"/>
    <w:rsid w:val="0070256B"/>
    <w:rsid w:val="0072433D"/>
    <w:rsid w:val="00733F54"/>
    <w:rsid w:val="007448CB"/>
    <w:rsid w:val="00747581"/>
    <w:rsid w:val="00752BF9"/>
    <w:rsid w:val="00755908"/>
    <w:rsid w:val="0076139D"/>
    <w:rsid w:val="00766F8B"/>
    <w:rsid w:val="00770B2E"/>
    <w:rsid w:val="00770CFB"/>
    <w:rsid w:val="00772BD6"/>
    <w:rsid w:val="00781885"/>
    <w:rsid w:val="0079077C"/>
    <w:rsid w:val="0079624F"/>
    <w:rsid w:val="007A01CA"/>
    <w:rsid w:val="007A48E8"/>
    <w:rsid w:val="007E36B1"/>
    <w:rsid w:val="007F1B8B"/>
    <w:rsid w:val="00802313"/>
    <w:rsid w:val="008156D1"/>
    <w:rsid w:val="00824C0A"/>
    <w:rsid w:val="00827F2E"/>
    <w:rsid w:val="008462A5"/>
    <w:rsid w:val="00855A00"/>
    <w:rsid w:val="008606FC"/>
    <w:rsid w:val="00870595"/>
    <w:rsid w:val="00875B92"/>
    <w:rsid w:val="00894042"/>
    <w:rsid w:val="008A6871"/>
    <w:rsid w:val="008B4A96"/>
    <w:rsid w:val="008E12BF"/>
    <w:rsid w:val="008E70C3"/>
    <w:rsid w:val="00900A43"/>
    <w:rsid w:val="00930D22"/>
    <w:rsid w:val="00952506"/>
    <w:rsid w:val="00970434"/>
    <w:rsid w:val="009769FF"/>
    <w:rsid w:val="009826AA"/>
    <w:rsid w:val="00987374"/>
    <w:rsid w:val="009A51A6"/>
    <w:rsid w:val="009C2557"/>
    <w:rsid w:val="009C28F3"/>
    <w:rsid w:val="009C49EF"/>
    <w:rsid w:val="009D60C4"/>
    <w:rsid w:val="009E39B2"/>
    <w:rsid w:val="00A37B99"/>
    <w:rsid w:val="00A47169"/>
    <w:rsid w:val="00A762A0"/>
    <w:rsid w:val="00A77304"/>
    <w:rsid w:val="00A82D68"/>
    <w:rsid w:val="00AA3339"/>
    <w:rsid w:val="00AC1619"/>
    <w:rsid w:val="00AC51F1"/>
    <w:rsid w:val="00AE616F"/>
    <w:rsid w:val="00AF3D50"/>
    <w:rsid w:val="00B40B7E"/>
    <w:rsid w:val="00B47099"/>
    <w:rsid w:val="00B57D6F"/>
    <w:rsid w:val="00B61426"/>
    <w:rsid w:val="00B70658"/>
    <w:rsid w:val="00B858B5"/>
    <w:rsid w:val="00BA199E"/>
    <w:rsid w:val="00BB0E01"/>
    <w:rsid w:val="00BB4748"/>
    <w:rsid w:val="00BD20F0"/>
    <w:rsid w:val="00BF04BD"/>
    <w:rsid w:val="00C05D42"/>
    <w:rsid w:val="00C20AAF"/>
    <w:rsid w:val="00C30112"/>
    <w:rsid w:val="00C33D88"/>
    <w:rsid w:val="00C529B8"/>
    <w:rsid w:val="00C628C3"/>
    <w:rsid w:val="00C70436"/>
    <w:rsid w:val="00C76E48"/>
    <w:rsid w:val="00C76FC6"/>
    <w:rsid w:val="00C77A26"/>
    <w:rsid w:val="00C82DF3"/>
    <w:rsid w:val="00C8492D"/>
    <w:rsid w:val="00C84F25"/>
    <w:rsid w:val="00CC5483"/>
    <w:rsid w:val="00CD3149"/>
    <w:rsid w:val="00CE25B0"/>
    <w:rsid w:val="00D04FC0"/>
    <w:rsid w:val="00D21E53"/>
    <w:rsid w:val="00D24152"/>
    <w:rsid w:val="00D309CC"/>
    <w:rsid w:val="00D32699"/>
    <w:rsid w:val="00D331C6"/>
    <w:rsid w:val="00D3417F"/>
    <w:rsid w:val="00D34F66"/>
    <w:rsid w:val="00D461B8"/>
    <w:rsid w:val="00D62DCA"/>
    <w:rsid w:val="00D64321"/>
    <w:rsid w:val="00D64C09"/>
    <w:rsid w:val="00D67C06"/>
    <w:rsid w:val="00D84E9B"/>
    <w:rsid w:val="00DA008C"/>
    <w:rsid w:val="00DA1BD8"/>
    <w:rsid w:val="00DA35E3"/>
    <w:rsid w:val="00DA76AF"/>
    <w:rsid w:val="00DB22A7"/>
    <w:rsid w:val="00DD427E"/>
    <w:rsid w:val="00DF1203"/>
    <w:rsid w:val="00DF67D5"/>
    <w:rsid w:val="00E0235B"/>
    <w:rsid w:val="00E04C71"/>
    <w:rsid w:val="00E46B81"/>
    <w:rsid w:val="00E679F6"/>
    <w:rsid w:val="00E80C54"/>
    <w:rsid w:val="00E915A4"/>
    <w:rsid w:val="00E94CDF"/>
    <w:rsid w:val="00EB3844"/>
    <w:rsid w:val="00ED045A"/>
    <w:rsid w:val="00ED54DF"/>
    <w:rsid w:val="00F0794D"/>
    <w:rsid w:val="00F1138C"/>
    <w:rsid w:val="00F324B1"/>
    <w:rsid w:val="00F45983"/>
    <w:rsid w:val="00F53481"/>
    <w:rsid w:val="00F54BD0"/>
    <w:rsid w:val="00F56FAB"/>
    <w:rsid w:val="00F74688"/>
    <w:rsid w:val="00F92A7B"/>
    <w:rsid w:val="00FA45EE"/>
    <w:rsid w:val="00FB20F4"/>
    <w:rsid w:val="00FB75B6"/>
    <w:rsid w:val="00FD4DF4"/>
    <w:rsid w:val="00FE1FD8"/>
    <w:rsid w:val="00FF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73F3EF2"/>
  <w15:chartTrackingRefBased/>
  <w15:docId w15:val="{E01D5B88-451A-448B-8E39-676339D49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226" w:hanging="226"/>
    </w:pPr>
    <w:rPr>
      <w:b/>
    </w:rPr>
  </w:style>
  <w:style w:type="paragraph" w:styleId="2">
    <w:name w:val="Body Text Indent 2"/>
    <w:basedOn w:val="a"/>
    <w:pPr>
      <w:ind w:left="452" w:hanging="452"/>
    </w:pPr>
    <w:rPr>
      <w:rFonts w:ascii="ＭＳ 明朝" w:hAnsi="ＭＳ 明朝"/>
      <w:b/>
    </w:rPr>
  </w:style>
  <w:style w:type="paragraph" w:styleId="3">
    <w:name w:val="Body Text Indent 3"/>
    <w:basedOn w:val="a"/>
    <w:pPr>
      <w:ind w:left="442" w:hanging="442"/>
    </w:pPr>
    <w:rPr>
      <w:rFonts w:ascii="ＭＳ 明朝" w:hAnsi="ＭＳ 明朝"/>
      <w:b/>
    </w:rPr>
  </w:style>
  <w:style w:type="paragraph" w:styleId="a4">
    <w:name w:val="header"/>
    <w:basedOn w:val="a"/>
    <w:rsid w:val="00733F5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33F54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733F54"/>
  </w:style>
  <w:style w:type="paragraph" w:styleId="a7">
    <w:name w:val="Note Heading"/>
    <w:basedOn w:val="a"/>
    <w:next w:val="a"/>
    <w:rsid w:val="000A6560"/>
    <w:pPr>
      <w:jc w:val="center"/>
    </w:pPr>
    <w:rPr>
      <w:sz w:val="21"/>
      <w:szCs w:val="24"/>
    </w:rPr>
  </w:style>
  <w:style w:type="paragraph" w:styleId="a8">
    <w:name w:val="Date"/>
    <w:basedOn w:val="a"/>
    <w:next w:val="a"/>
    <w:rsid w:val="000A6560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\&#27861;&#21046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BB33A-BC7F-4C9D-8014-15A142092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法制.dot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橿原市告示第　　号</vt:lpstr>
      <vt:lpstr>橿原市告示第　　号</vt:lpstr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橿原市告示第　　号</dc:title>
  <dc:subject/>
  <dc:creator>橿原市</dc:creator>
  <cp:keywords/>
  <cp:lastModifiedBy>n02334</cp:lastModifiedBy>
  <cp:revision>2</cp:revision>
  <cp:lastPrinted>2014-03-25T10:01:00Z</cp:lastPrinted>
  <dcterms:created xsi:type="dcterms:W3CDTF">2026-02-13T01:56:00Z</dcterms:created>
  <dcterms:modified xsi:type="dcterms:W3CDTF">2026-02-13T01:56:00Z</dcterms:modified>
</cp:coreProperties>
</file>